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367B5" w14:textId="014CD60C" w:rsidR="0000144E" w:rsidRDefault="0000144E" w:rsidP="00700EF5">
      <w:pPr>
        <w:pStyle w:val="3GPPHeader"/>
        <w:spacing w:after="60"/>
      </w:pPr>
      <w:r w:rsidRPr="0000144E">
        <w:t xml:space="preserve">3GPP TSG-RAN WG2 NR-Ah#1801                                                 </w:t>
      </w:r>
      <w:r w:rsidR="00512306">
        <w:t xml:space="preserve"> </w:t>
      </w:r>
      <w:r w:rsidR="00512306">
        <w:tab/>
      </w:r>
      <w:bookmarkStart w:id="0" w:name="_GoBack"/>
      <w:r w:rsidR="00512306" w:rsidRPr="00512306">
        <w:t>R2-1801316</w:t>
      </w:r>
      <w:bookmarkEnd w:id="0"/>
    </w:p>
    <w:p w14:paraId="658285EF" w14:textId="6A46E995" w:rsidR="0000144E" w:rsidRDefault="0000144E" w:rsidP="00700EF5">
      <w:pPr>
        <w:pStyle w:val="3GPPHeader"/>
        <w:spacing w:after="60"/>
      </w:pPr>
      <w:r w:rsidRPr="0000144E">
        <w:t xml:space="preserve">Vancouver, Canada, 22nd – 26th January </w:t>
      </w:r>
      <w:r>
        <w:t xml:space="preserve">2018 </w:t>
      </w:r>
      <w:r>
        <w:tab/>
        <w:t xml:space="preserve">            (Resubmission </w:t>
      </w:r>
      <w:r w:rsidRPr="0000144E">
        <w:t>of R2-1714127</w:t>
      </w:r>
      <w:r>
        <w:t>)</w:t>
      </w:r>
      <w:r w:rsidRPr="0000144E">
        <w:tab/>
      </w:r>
    </w:p>
    <w:p w14:paraId="6B4CDE66" w14:textId="3E66C2B1" w:rsidR="00E90E49" w:rsidRPr="0054203A" w:rsidRDefault="00E90E49" w:rsidP="00311702">
      <w:pPr>
        <w:pStyle w:val="3GPPHeader"/>
        <w:rPr>
          <w:sz w:val="22"/>
          <w:szCs w:val="22"/>
          <w:lang w:val="en-US"/>
        </w:rPr>
      </w:pPr>
      <w:r w:rsidRPr="0054203A">
        <w:rPr>
          <w:sz w:val="22"/>
          <w:szCs w:val="22"/>
          <w:lang w:val="en-US"/>
        </w:rPr>
        <w:t>Agenda Item:</w:t>
      </w:r>
      <w:r w:rsidRPr="0054203A">
        <w:rPr>
          <w:sz w:val="22"/>
          <w:szCs w:val="22"/>
          <w:lang w:val="en-US"/>
        </w:rPr>
        <w:tab/>
      </w:r>
      <w:r w:rsidR="00863CF0" w:rsidRPr="00863CF0">
        <w:rPr>
          <w:sz w:val="22"/>
          <w:szCs w:val="22"/>
          <w:lang w:val="en-US"/>
        </w:rPr>
        <w:t>10.4.1.4.6</w:t>
      </w:r>
    </w:p>
    <w:p w14:paraId="7EFCDD0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5B90813"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E20D52" w:rsidRPr="00A9351C">
        <w:t>Measurement related actions</w:t>
      </w:r>
      <w:r w:rsidR="00E20D52">
        <w:t xml:space="preserve"> upon handover and re-establishment </w:t>
      </w:r>
    </w:p>
    <w:p w14:paraId="66779E56" w14:textId="77777777" w:rsidR="00E90E49" w:rsidRDefault="00E90E49" w:rsidP="00D546FF">
      <w:pPr>
        <w:pStyle w:val="3GPPHeader"/>
        <w:rPr>
          <w:sz w:val="22"/>
          <w:szCs w:val="22"/>
        </w:rPr>
      </w:pPr>
      <w:r w:rsidRPr="00AC0438">
        <w:rPr>
          <w:sz w:val="22"/>
          <w:szCs w:val="22"/>
        </w:rPr>
        <w:t>Document for:</w:t>
      </w:r>
      <w:r w:rsidRPr="00AC0438">
        <w:rPr>
          <w:sz w:val="22"/>
          <w:szCs w:val="22"/>
        </w:rPr>
        <w:tab/>
        <w:t>Discussion, Decision</w:t>
      </w:r>
    </w:p>
    <w:p w14:paraId="1602367E" w14:textId="77777777" w:rsidR="00C24345" w:rsidRDefault="00E90E49" w:rsidP="00A2052C">
      <w:pPr>
        <w:pStyle w:val="Heading1"/>
      </w:pPr>
      <w:r w:rsidRPr="00CE0424">
        <w:t>Introduction</w:t>
      </w:r>
    </w:p>
    <w:p w14:paraId="1C4D2088" w14:textId="551DB3FD" w:rsidR="00A42A39" w:rsidRDefault="00A42A39" w:rsidP="00CB5E9A">
      <w:r>
        <w:t xml:space="preserve">This paper is a resubmission of </w:t>
      </w:r>
      <w:r w:rsidRPr="00A42A39">
        <w:t>R2-1714127</w:t>
      </w:r>
      <w:r>
        <w:t>, submitted to RAN2#100.</w:t>
      </w:r>
    </w:p>
    <w:p w14:paraId="3A670478" w14:textId="7264B3A8" w:rsidR="00CB5E9A" w:rsidRDefault="00CB5E9A" w:rsidP="00CB5E9A">
      <w:r>
        <w:t>In LTE, a set of measurement related actions are specified when the UE performs handover and re-establishment. During email discussion [99bis#20][NR] RRM (Ericsson) that was captured as the following open issue in the TP draft:</w:t>
      </w:r>
    </w:p>
    <w:p w14:paraId="7EFE4F63" w14:textId="1E012CE5" w:rsidR="00CB5E9A" w:rsidRDefault="00CB5E9A" w:rsidP="00CB5E9A">
      <w:pPr>
        <w:pStyle w:val="EditorsNote"/>
      </w:pPr>
      <w:bookmarkStart w:id="1" w:name="_Hlk497717609"/>
      <w:r w:rsidRPr="00494F73">
        <w:t xml:space="preserve">Editor’s Note: </w:t>
      </w:r>
      <w:r>
        <w:t>FFS Measurement relation actions during procedures such as handover and re-establishment.</w:t>
      </w:r>
      <w:bookmarkEnd w:id="1"/>
    </w:p>
    <w:p w14:paraId="073B53CB" w14:textId="20B299E5" w:rsidR="00CB5E9A" w:rsidRDefault="00CB5E9A" w:rsidP="00A2052C">
      <w:r>
        <w:t>This paper tries to address the open issue and provides a TP for section 5.</w:t>
      </w:r>
      <w:r w:rsidR="00A07B6B">
        <w:t>5.6 in 38.331.</w:t>
      </w:r>
    </w:p>
    <w:p w14:paraId="31FE1FF3" w14:textId="2339DAE2" w:rsidR="00F95310" w:rsidRDefault="004000E8" w:rsidP="00437405">
      <w:pPr>
        <w:pStyle w:val="Heading1"/>
      </w:pPr>
      <w:bookmarkStart w:id="2" w:name="_Ref178064866"/>
      <w:r w:rsidRPr="00CE0424">
        <w:t>Discussion</w:t>
      </w:r>
      <w:bookmarkEnd w:id="2"/>
    </w:p>
    <w:p w14:paraId="34BF6164" w14:textId="277A918C" w:rsidR="00F95310" w:rsidRDefault="00F95310" w:rsidP="00437405">
      <w:pPr>
        <w:pStyle w:val="Heading2"/>
      </w:pPr>
      <w:r>
        <w:t>Measurement reporting on handover execution</w:t>
      </w:r>
    </w:p>
    <w:p w14:paraId="2CED2EC5" w14:textId="087CBF31" w:rsidR="00A07B6B" w:rsidRPr="00A9351C" w:rsidRDefault="00A07B6B" w:rsidP="00437405">
      <w:pPr>
        <w:pStyle w:val="BodyText"/>
      </w:pPr>
      <w:r>
        <w:t xml:space="preserve">In LTE, the UE shall always perform RSRP and RSRQ measurements for each configured serving cell. </w:t>
      </w:r>
      <w:r w:rsidR="00750EE9">
        <w:t xml:space="preserve">Network provides </w:t>
      </w:r>
      <w:r>
        <w:t xml:space="preserve">a measurement object for each serving frequency the UE is expected to measure. </w:t>
      </w:r>
      <w:r w:rsidR="00750EE9">
        <w:t xml:space="preserve">According to 36.331, </w:t>
      </w:r>
      <w:r w:rsidRPr="00A9351C">
        <w:t xml:space="preserve">E-UTRAN applies </w:t>
      </w:r>
      <w:r w:rsidR="00437405">
        <w:t xml:space="preserve">measurement configuration </w:t>
      </w:r>
      <w:r w:rsidRPr="00A9351C">
        <w:t xml:space="preserve">to ensure that, whenever the UE has a </w:t>
      </w:r>
      <w:r w:rsidRPr="00A9351C">
        <w:rPr>
          <w:i/>
          <w:iCs/>
        </w:rPr>
        <w:t>measConfig</w:t>
      </w:r>
      <w:r w:rsidRPr="00A9351C">
        <w:t xml:space="preserve">, it includes a </w:t>
      </w:r>
      <w:r w:rsidRPr="00A9351C">
        <w:rPr>
          <w:i/>
          <w:iCs/>
        </w:rPr>
        <w:t>measObject</w:t>
      </w:r>
      <w:r w:rsidRPr="00A9351C">
        <w:t xml:space="preserve"> for eac</w:t>
      </w:r>
      <w:r w:rsidR="00437405">
        <w:t xml:space="preserve">h serving frequency. And, </w:t>
      </w:r>
      <w:r w:rsidR="00437405" w:rsidRPr="00437405">
        <w:t xml:space="preserve">for serving frequencies, set the EARFCN within the corresponding </w:t>
      </w:r>
      <w:r w:rsidR="00437405" w:rsidRPr="00960C56">
        <w:rPr>
          <w:i/>
        </w:rPr>
        <w:t>measObject</w:t>
      </w:r>
      <w:r w:rsidR="00437405" w:rsidRPr="00437405">
        <w:t xml:space="preserve"> according to the band as used for reception/ transmission.</w:t>
      </w:r>
    </w:p>
    <w:p w14:paraId="55531DD8" w14:textId="7F2DBBD4" w:rsidR="00A8172C" w:rsidRDefault="007E45E0" w:rsidP="00A8172C">
      <w:pPr>
        <w:pStyle w:val="BodyText"/>
      </w:pPr>
      <w:r>
        <w:t xml:space="preserve">The list of measurement objects, including the measurement objects associated to serving frequencies, can be provided </w:t>
      </w:r>
      <w:r w:rsidR="00960C56">
        <w:t xml:space="preserve">to the UE </w:t>
      </w:r>
      <w:r>
        <w:t xml:space="preserve">within </w:t>
      </w:r>
      <w:r w:rsidRPr="007E45E0">
        <w:rPr>
          <w:i/>
        </w:rPr>
        <w:t>measObjectToAddModList</w:t>
      </w:r>
      <w:r>
        <w:t xml:space="preserve">, which is part of </w:t>
      </w:r>
      <w:r w:rsidRPr="007E45E0">
        <w:rPr>
          <w:i/>
        </w:rPr>
        <w:t>measConfig</w:t>
      </w:r>
      <w:r>
        <w:t xml:space="preserve"> (possibly transmitted in </w:t>
      </w:r>
      <w:r w:rsidRPr="007E45E0">
        <w:rPr>
          <w:i/>
        </w:rPr>
        <w:t>RRCConnectionReconfiguration</w:t>
      </w:r>
      <w:r>
        <w:t xml:space="preserve"> and </w:t>
      </w:r>
      <w:r w:rsidRPr="007E45E0">
        <w:rPr>
          <w:i/>
        </w:rPr>
        <w:t>RRCConnectionResume</w:t>
      </w:r>
      <w:r>
        <w:t>).</w:t>
      </w:r>
      <w:r w:rsidR="00477B32">
        <w:t xml:space="preserve"> Hence, upon handover</w:t>
      </w:r>
      <w:r w:rsidR="00960C56">
        <w:t>s</w:t>
      </w:r>
      <w:r w:rsidR="00B831D8">
        <w:t xml:space="preserve"> and re-establishments</w:t>
      </w:r>
      <w:r w:rsidR="00960C56">
        <w:t>,</w:t>
      </w:r>
      <w:r w:rsidR="00477B32">
        <w:t xml:space="preserve"> the network should ensure that </w:t>
      </w:r>
      <w:r w:rsidR="00312756">
        <w:t xml:space="preserve">a </w:t>
      </w:r>
      <w:r w:rsidR="00312756" w:rsidRPr="00312756">
        <w:rPr>
          <w:i/>
        </w:rPr>
        <w:t>measObjectId</w:t>
      </w:r>
      <w:r w:rsidR="00312756">
        <w:t xml:space="preserve"> </w:t>
      </w:r>
      <w:r w:rsidR="00477B32">
        <w:t>corresponding to each target serving frequency is configured</w:t>
      </w:r>
      <w:r w:rsidR="00312756">
        <w:t xml:space="preserve"> (</w:t>
      </w:r>
      <w:r w:rsidR="00477B32">
        <w:t>either via full or delta RRC re-configuration</w:t>
      </w:r>
      <w:r w:rsidR="00312756">
        <w:t>)</w:t>
      </w:r>
      <w:r w:rsidR="00477B32">
        <w:t>.</w:t>
      </w:r>
      <w:r w:rsidR="00312756">
        <w:t xml:space="preserve"> And, when </w:t>
      </w:r>
      <w:r w:rsidR="00312756" w:rsidRPr="00312756">
        <w:t xml:space="preserve">changing the band while the physical frequency remains unchanged, E-UTRAN releases the </w:t>
      </w:r>
      <w:r w:rsidR="00312756" w:rsidRPr="00312756">
        <w:rPr>
          <w:i/>
        </w:rPr>
        <w:t>measObject</w:t>
      </w:r>
      <w:r w:rsidR="00312756" w:rsidRPr="00312756">
        <w:t xml:space="preserve"> corresponding to the source frequency and adds a </w:t>
      </w:r>
      <w:r w:rsidR="00312756" w:rsidRPr="00312756">
        <w:rPr>
          <w:i/>
        </w:rPr>
        <w:t>measObject</w:t>
      </w:r>
      <w:r w:rsidR="00312756" w:rsidRPr="00312756">
        <w:t xml:space="preserve"> corresponding to the target frequency (i.e. it does not reconfigure the </w:t>
      </w:r>
      <w:r w:rsidR="00312756" w:rsidRPr="00312756">
        <w:rPr>
          <w:i/>
        </w:rPr>
        <w:t>measObject</w:t>
      </w:r>
      <w:r w:rsidR="00312756">
        <w:t>).</w:t>
      </w:r>
      <w:r w:rsidR="00B831D8">
        <w:t xml:space="preserve"> Upon that, in addition, </w:t>
      </w:r>
      <w:r w:rsidR="00960C56">
        <w:t>the UE removes existing measurement reporting entries, stops periodical reporting timer or timer T321 (whichever one is running), as well as associated information (e.g. timeToTrigger) for all configured measurements and release activated measurement gaps, if any.</w:t>
      </w:r>
    </w:p>
    <w:p w14:paraId="70ACD22A" w14:textId="75D6ACD0" w:rsidR="00A8172C" w:rsidRPr="00CE0424" w:rsidRDefault="00A8172C" w:rsidP="00A8172C">
      <w:pPr>
        <w:pStyle w:val="Observation"/>
      </w:pPr>
      <w:r>
        <w:t xml:space="preserve">In LTE, upon handovers and re-establishment, </w:t>
      </w:r>
      <w:r w:rsidRPr="00A8172C">
        <w:t xml:space="preserve">the UE removes existing measurement reporting entries, stops periodical reporting timer or timer T321 (whichever one is running), as well as associated information (e.g. </w:t>
      </w:r>
      <w:r w:rsidRPr="00A8172C">
        <w:rPr>
          <w:i/>
        </w:rPr>
        <w:t>timeToTrigger</w:t>
      </w:r>
      <w:r w:rsidRPr="00A8172C">
        <w:t>) for all configured measurements and release activated measurement gaps, if any.</w:t>
      </w:r>
    </w:p>
    <w:p w14:paraId="32CB9444" w14:textId="77777777" w:rsidR="00A8172C" w:rsidRDefault="00A8172C" w:rsidP="00A8172C">
      <w:pPr>
        <w:pStyle w:val="BodyText"/>
      </w:pPr>
    </w:p>
    <w:p w14:paraId="30211C85" w14:textId="6786522C" w:rsidR="00DC76FD" w:rsidRDefault="00A8172C" w:rsidP="00A8172C">
      <w:pPr>
        <w:pStyle w:val="BodyText"/>
      </w:pPr>
      <w:bookmarkStart w:id="3" w:name="_Hlk499387230"/>
      <w:r>
        <w:t xml:space="preserve">One of the reasons </w:t>
      </w:r>
      <w:r w:rsidR="00CD003E">
        <w:t xml:space="preserve">the UE shall </w:t>
      </w:r>
      <w:r>
        <w:t xml:space="preserve">delete previously configured </w:t>
      </w:r>
      <w:r w:rsidR="00CD003E">
        <w:t>measurements</w:t>
      </w:r>
      <w:r w:rsidR="00B72774">
        <w:t xml:space="preserve"> </w:t>
      </w:r>
      <w:r>
        <w:t xml:space="preserve">is that the target node might already have </w:t>
      </w:r>
      <w:r w:rsidR="00CA0357">
        <w:t xml:space="preserve">RSRP/RSRQ/SINR </w:t>
      </w:r>
      <w:r>
        <w:t xml:space="preserve">measurements as </w:t>
      </w:r>
      <w:r w:rsidR="00CD003E">
        <w:t xml:space="preserve">source might have sent them to target </w:t>
      </w:r>
      <w:r>
        <w:t xml:space="preserve">via </w:t>
      </w:r>
      <w:r w:rsidRPr="00A8172C">
        <w:rPr>
          <w:i/>
        </w:rPr>
        <w:t>HandoverPreparationInformaiton</w:t>
      </w:r>
      <w:r w:rsidR="00CD003E">
        <w:t xml:space="preserve">, </w:t>
      </w:r>
      <w:r>
        <w:t xml:space="preserve">as part of the RRM </w:t>
      </w:r>
      <w:r w:rsidR="00B72774">
        <w:t>config</w:t>
      </w:r>
      <w:r w:rsidR="00CD003E">
        <w:t xml:space="preserve">, within </w:t>
      </w:r>
      <w:r w:rsidR="00CA0357" w:rsidRPr="00CA0357">
        <w:rPr>
          <w:i/>
        </w:rPr>
        <w:t>CandidateCellInfoList</w:t>
      </w:r>
      <w:r w:rsidR="00CA0357">
        <w:t xml:space="preserve">. And, as in LTE the quality of these cells might </w:t>
      </w:r>
      <w:r w:rsidR="00DC76FD">
        <w:t>not change dramatically from the time the UE sends the latest measurement reports to source (that would be sent to target) until the time the handover execution is performed.</w:t>
      </w:r>
    </w:p>
    <w:p w14:paraId="1CA9A308" w14:textId="3793906F" w:rsidR="005F7312" w:rsidRDefault="005F7312" w:rsidP="00A8172C">
      <w:pPr>
        <w:pStyle w:val="BodyText"/>
      </w:pPr>
      <w:r>
        <w:lastRenderedPageBreak/>
        <w:t xml:space="preserve">In NR, as in LTE, target may also benefit in knowing previously performed measurements configured by source. And, it has been agreed that the source can send both cell and beam measurements in </w:t>
      </w:r>
      <w:r w:rsidRPr="00A8172C">
        <w:rPr>
          <w:i/>
        </w:rPr>
        <w:t>HandoverPreparation</w:t>
      </w:r>
      <w:r w:rsidR="00B72774">
        <w:rPr>
          <w:i/>
        </w:rPr>
        <w:t>Information</w:t>
      </w:r>
      <w:r>
        <w:t>, as part of the RRM config, as agreed in RAN2#99 Berlin:</w:t>
      </w:r>
    </w:p>
    <w:p w14:paraId="61CF4C99" w14:textId="2FF80ECE" w:rsidR="005F7312" w:rsidRDefault="005F7312" w:rsidP="005F7312">
      <w:pPr>
        <w:pStyle w:val="Doc-text2"/>
        <w:pBdr>
          <w:top w:val="single" w:sz="4" w:space="1" w:color="auto"/>
          <w:left w:val="single" w:sz="4" w:space="4" w:color="auto"/>
          <w:bottom w:val="single" w:sz="4" w:space="1" w:color="auto"/>
          <w:right w:val="single" w:sz="4" w:space="4" w:color="auto"/>
        </w:pBdr>
      </w:pPr>
      <w:r>
        <w:t>2.2</w:t>
      </w:r>
      <w:r>
        <w:tab/>
        <w:t>As in LTE, the HandoverPreparationInformation to be transmitted from the source gNB to the target gNB can include the AS configuration, the RRM configuration and the AS context (including information necessary to handle handover failures). The details of the content of each IE are FFS.</w:t>
      </w:r>
    </w:p>
    <w:p w14:paraId="1B2D8F84"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70561B74"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 xml:space="preserve">4.2: As in LTE, to support CA case, the RRM configuration can include the </w:t>
      </w:r>
      <w:r w:rsidRPr="005F7312">
        <w:rPr>
          <w:highlight w:val="yellow"/>
        </w:rPr>
        <w:t>list of best cells on each frequency for which measurement information is available.</w:t>
      </w:r>
    </w:p>
    <w:p w14:paraId="27C7998E" w14:textId="77777777" w:rsidR="005F7312" w:rsidRDefault="005F7312" w:rsidP="005F7312">
      <w:pPr>
        <w:pStyle w:val="Doc-text2"/>
        <w:pBdr>
          <w:top w:val="single" w:sz="4" w:space="1" w:color="auto"/>
          <w:left w:val="single" w:sz="4" w:space="4" w:color="auto"/>
          <w:bottom w:val="single" w:sz="4" w:space="1" w:color="auto"/>
          <w:right w:val="single" w:sz="4" w:space="4" w:color="auto"/>
        </w:pBdr>
        <w:rPr>
          <w:rFonts w:asciiTheme="minorHAnsi" w:eastAsiaTheme="minorHAnsi" w:hAnsiTheme="minorHAnsi" w:cstheme="minorBidi"/>
          <w:sz w:val="22"/>
          <w:szCs w:val="22"/>
          <w:lang w:val="en-US" w:eastAsia="en-US"/>
        </w:rPr>
      </w:pPr>
    </w:p>
    <w:p w14:paraId="2F5AA857"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43F8DD95"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5</w:t>
      </w:r>
      <w:r>
        <w:tab/>
      </w:r>
      <w:r w:rsidRPr="005F7312">
        <w:rPr>
          <w:highlight w:val="yellow"/>
        </w:rPr>
        <w:t>Available beam measurement information</w:t>
      </w:r>
      <w:r>
        <w:t xml:space="preserve"> can be part of the RRM configuration of the HandoverPreparationInformation message if beam measurement information (i.e. beam indexes and optionally measurement results) have been configured by the source gNodeB to be reported by a UE. That information is not a mandatory part of the HandoverPreparationInformation message</w:t>
      </w:r>
    </w:p>
    <w:p w14:paraId="524BC181"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3F4B4BDA"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6</w:t>
      </w:r>
      <w:r>
        <w:tab/>
      </w:r>
      <w:r w:rsidRPr="005F7312">
        <w:rPr>
          <w:highlight w:val="yellow"/>
        </w:rPr>
        <w:t>The RRM configuration can include both beam measurement information (for layer 3 mobility) associated to SS Block(s) and CSI-RS(s) for the reported cell (or cells depending on outcome of FFS above) if both types of measurements are available.</w:t>
      </w:r>
    </w:p>
    <w:p w14:paraId="46A9C9CE" w14:textId="22BEC3D1" w:rsidR="005F7312" w:rsidRDefault="005F7312" w:rsidP="005F7312">
      <w:pPr>
        <w:pStyle w:val="Doc-text2"/>
        <w:pBdr>
          <w:top w:val="single" w:sz="4" w:space="1" w:color="auto"/>
          <w:left w:val="single" w:sz="4" w:space="4" w:color="auto"/>
          <w:bottom w:val="single" w:sz="4" w:space="1" w:color="auto"/>
          <w:right w:val="single" w:sz="4" w:space="4" w:color="auto"/>
        </w:pBdr>
      </w:pPr>
      <w:r>
        <w:t>…</w:t>
      </w:r>
    </w:p>
    <w:p w14:paraId="173FA739" w14:textId="0AD4E712" w:rsidR="005F7312" w:rsidRDefault="005F7312" w:rsidP="00A8172C">
      <w:pPr>
        <w:pStyle w:val="BodyText"/>
      </w:pPr>
    </w:p>
    <w:p w14:paraId="51BA50B6" w14:textId="544FCEE3" w:rsidR="00A8172C" w:rsidRDefault="00562483" w:rsidP="00A8172C">
      <w:pPr>
        <w:pStyle w:val="Observation"/>
      </w:pPr>
      <w:r>
        <w:t>In NR, as in LTE, the source can provide beam and cell measurements information to target as part of RRM-config in Handover Preparation Information.</w:t>
      </w:r>
    </w:p>
    <w:p w14:paraId="733851A3" w14:textId="054088A4" w:rsidR="00A8172C" w:rsidRDefault="00A8172C" w:rsidP="00A8172C">
      <w:pPr>
        <w:pStyle w:val="BodyText"/>
      </w:pPr>
    </w:p>
    <w:p w14:paraId="2F683933" w14:textId="7AD81BA1" w:rsidR="00FF3731" w:rsidRDefault="00562483" w:rsidP="00562483">
      <w:pPr>
        <w:pStyle w:val="BodyText"/>
      </w:pPr>
      <w:r>
        <w:t xml:space="preserve">The main purpose of </w:t>
      </w:r>
      <w:r w:rsidR="00761941">
        <w:t xml:space="preserve">the cell </w:t>
      </w:r>
      <w:r>
        <w:t>measurement</w:t>
      </w:r>
      <w:r w:rsidR="00761941">
        <w:t>s</w:t>
      </w:r>
      <w:r>
        <w:t xml:space="preserve"> is </w:t>
      </w:r>
      <w:r w:rsidR="008B3F1E">
        <w:t>to enable the target to possibly setup DC and/</w:t>
      </w:r>
      <w:r w:rsidR="00761941">
        <w:t xml:space="preserve">or CA, while </w:t>
      </w:r>
      <w:r w:rsidR="00FF3731">
        <w:t>beam measurements can be used in target to allocate contention free resource</w:t>
      </w:r>
      <w:r w:rsidR="002862BD">
        <w:t>s per beam</w:t>
      </w:r>
      <w:r w:rsidR="00761941">
        <w:t xml:space="preserve"> or optimize handover decisions</w:t>
      </w:r>
      <w:r w:rsidR="00CB1637">
        <w:t xml:space="preserve"> (e.g. by prioritizing cells with more stable beams)</w:t>
      </w:r>
      <w:r w:rsidR="002862BD">
        <w:t xml:space="preserve">. In addition, these </w:t>
      </w:r>
      <w:r w:rsidR="00E76E4B">
        <w:t xml:space="preserve">beam </w:t>
      </w:r>
      <w:r w:rsidR="002862BD">
        <w:t xml:space="preserve">measurements could </w:t>
      </w:r>
      <w:r w:rsidR="00E76E4B">
        <w:t xml:space="preserve">also </w:t>
      </w:r>
      <w:r w:rsidR="002862BD">
        <w:t xml:space="preserve">be used </w:t>
      </w:r>
      <w:r w:rsidR="00761941">
        <w:t xml:space="preserve">by target as input for the </w:t>
      </w:r>
      <w:r w:rsidR="00E76E4B">
        <w:t xml:space="preserve">beam management </w:t>
      </w:r>
      <w:r w:rsidR="00761941">
        <w:t>configuration(s) to be provided to the UE e.g. to limit the amount of L1 beam reporting after the handover</w:t>
      </w:r>
      <w:r w:rsidR="00CB1637">
        <w:t>, a limited amount of CSI-RS resources are configured, and QCL with a subset of SS/PBCK blocks.</w:t>
      </w:r>
    </w:p>
    <w:p w14:paraId="1EDDBCA1" w14:textId="4AB92708" w:rsidR="00761941" w:rsidRDefault="00761941" w:rsidP="00562483">
      <w:pPr>
        <w:pStyle w:val="BodyText"/>
      </w:pPr>
      <w:r>
        <w:t xml:space="preserve">However, while previously performed cell measurements can be considered stable from the handover preparation until the handover execution, it has been acknowledged that beam measurements </w:t>
      </w:r>
      <w:r w:rsidR="00CB1637">
        <w:t xml:space="preserve">might not i.e. the best beams at the moment the UE sends the first measurement reports that may trigger a handover to the moment the UE finally receives the handover command may be different. </w:t>
      </w:r>
      <w:r>
        <w:t xml:space="preserve">And, for that reason, a RACH fallback mechanism has been agreed where the UE can use common resources when beam selection upon handovers lead to a beam that does not have contention free resources associated. </w:t>
      </w:r>
    </w:p>
    <w:p w14:paraId="47E1887D" w14:textId="66B2E082" w:rsidR="00761941" w:rsidRDefault="00761941" w:rsidP="00761941">
      <w:pPr>
        <w:pStyle w:val="Observation"/>
      </w:pPr>
      <w:r>
        <w:t>In NR, best beams of target cell may change from the time the target receives the HO preparation to the time the UE performs HO execution. Hence, a RACH fallback mechanism was agreed in RAN2.</w:t>
      </w:r>
    </w:p>
    <w:p w14:paraId="323E06B1" w14:textId="77777777" w:rsidR="00761941" w:rsidRDefault="00761941" w:rsidP="00761941">
      <w:pPr>
        <w:pStyle w:val="BodyText"/>
      </w:pPr>
    </w:p>
    <w:p w14:paraId="1A954809" w14:textId="77777777" w:rsidR="00CB1637" w:rsidRDefault="00CB1637" w:rsidP="00761941">
      <w:pPr>
        <w:pStyle w:val="BodyText"/>
      </w:pPr>
    </w:p>
    <w:p w14:paraId="6EF7D1BA" w14:textId="2873C183" w:rsidR="00CB1637" w:rsidRDefault="00377D79" w:rsidP="00761941">
      <w:pPr>
        <w:pStyle w:val="BodyText"/>
      </w:pPr>
      <w:r>
        <w:rPr>
          <w:noProof/>
        </w:rPr>
        <w:lastRenderedPageBreak/>
        <w:drawing>
          <wp:inline distT="0" distB="0" distL="0" distR="0" wp14:anchorId="11547C77" wp14:editId="312DBDFC">
            <wp:extent cx="6372152" cy="332528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2103" cy="3330473"/>
                    </a:xfrm>
                    <a:prstGeom prst="rect">
                      <a:avLst/>
                    </a:prstGeom>
                    <a:noFill/>
                  </pic:spPr>
                </pic:pic>
              </a:graphicData>
            </a:graphic>
          </wp:inline>
        </w:drawing>
      </w:r>
    </w:p>
    <w:p w14:paraId="63547434" w14:textId="77777777" w:rsidR="00CB1637" w:rsidRDefault="00CB1637" w:rsidP="00761941">
      <w:pPr>
        <w:pStyle w:val="BodyText"/>
      </w:pPr>
    </w:p>
    <w:p w14:paraId="125683BC" w14:textId="06075BAB" w:rsidR="00761941" w:rsidRDefault="00761941" w:rsidP="00761941">
      <w:pPr>
        <w:pStyle w:val="BodyText"/>
      </w:pPr>
      <w:r>
        <w:t xml:space="preserve">When that RACH fallback is used, the UE most likely has updated beam measurements and, it could be the case that beam management configurations provided in the handover command, possibly based on previous measurements, might not be the most optimized one. Hence, it seems natural to say that the target </w:t>
      </w:r>
      <w:r w:rsidR="00F9525D">
        <w:t xml:space="preserve">could </w:t>
      </w:r>
      <w:r>
        <w:t>benefit from beam measurement</w:t>
      </w:r>
      <w:r w:rsidR="00F9525D">
        <w:t xml:space="preserve">s </w:t>
      </w:r>
      <w:r>
        <w:t xml:space="preserve">performed between the time the UE has send the last measurement report until the time it has performed a handover execution. </w:t>
      </w:r>
    </w:p>
    <w:p w14:paraId="6674683D" w14:textId="177AE4E9" w:rsidR="00F9525D" w:rsidRDefault="00761941" w:rsidP="00F9525D">
      <w:pPr>
        <w:pStyle w:val="Observation"/>
      </w:pPr>
      <w:r>
        <w:t>In NR, the target can benefit of knowing updated beam measurement</w:t>
      </w:r>
      <w:r w:rsidR="00F9525D">
        <w:t xml:space="preserve">s </w:t>
      </w:r>
      <w:r w:rsidR="00F9525D" w:rsidRPr="00F9525D">
        <w:t xml:space="preserve">performed between the time the UE has send the last measurement report until the time </w:t>
      </w:r>
      <w:r w:rsidR="00F9525D">
        <w:t xml:space="preserve">the UE </w:t>
      </w:r>
      <w:r w:rsidR="00F9525D" w:rsidRPr="00F9525D">
        <w:t xml:space="preserve">has performed a handover execution. </w:t>
      </w:r>
    </w:p>
    <w:p w14:paraId="323700D2" w14:textId="5F951897" w:rsidR="00761941" w:rsidRDefault="00761941" w:rsidP="00761941">
      <w:pPr>
        <w:pStyle w:val="BodyText"/>
      </w:pPr>
    </w:p>
    <w:p w14:paraId="08A6190D" w14:textId="416FD1A3" w:rsidR="00F9525D" w:rsidRDefault="00F9525D" w:rsidP="00F9525D">
      <w:pPr>
        <w:pStyle w:val="BodyText"/>
      </w:pPr>
      <w:r>
        <w:t xml:space="preserve">One aspect to note is that random access has a beam selection component i.e. upon receiving the preamble during HO execution, the network knows which DL beam has been selected by the UE. And, thanks to the agreed absolute threshold, the network also knows that its beam quality shall be above the configured threshold. Hence, to certain extent, upon handover execution the target cell obtains an update beam measurement information in the sense that it knows at least one suitable beam to send the RAR and to estimate whether its previously provided beam management configuration is optimal or not. </w:t>
      </w:r>
    </w:p>
    <w:p w14:paraId="202AC98D" w14:textId="36049DA1" w:rsidR="00F9525D" w:rsidRDefault="00F9525D" w:rsidP="00F9525D">
      <w:pPr>
        <w:pStyle w:val="Observation"/>
      </w:pPr>
      <w:r>
        <w:t>In NR, random access provides the target with some beam measurement information provided by the UE, thanks to the preamble being mapped to a DL beam</w:t>
      </w:r>
      <w:r w:rsidRPr="00F9525D">
        <w:t xml:space="preserve">. </w:t>
      </w:r>
    </w:p>
    <w:p w14:paraId="2482E623" w14:textId="77777777" w:rsidR="00F9525D" w:rsidRDefault="00F9525D" w:rsidP="00F9525D">
      <w:pPr>
        <w:pStyle w:val="BodyText"/>
      </w:pPr>
    </w:p>
    <w:p w14:paraId="2B97451F" w14:textId="6820125E" w:rsidR="00F95310" w:rsidRDefault="00F9525D" w:rsidP="00F9525D">
      <w:pPr>
        <w:pStyle w:val="BodyText"/>
      </w:pPr>
      <w:r>
        <w:t xml:space="preserve">While that beam information is sufficient to enable the network to send the RAR in a suitable DL beam, so the UE can complete the handover, that might not be sufficient to enable the target to confirm whether the beam management configuration, provided in the HO command, is still optimized or not. Hence, RAN2 should further discuss whether beam measurements associated to the target cell could be provided to the </w:t>
      </w:r>
      <w:r w:rsidR="00F95310">
        <w:t>target upon handover execution to enable the target to decide whether the beam management configuration provided in the handover command is still suitable or whether that needs to be re-configured. Hence, we propose the following:</w:t>
      </w:r>
      <w:bookmarkEnd w:id="3"/>
    </w:p>
    <w:p w14:paraId="2AE0FE28" w14:textId="45014E0F" w:rsidR="00F95310" w:rsidRPr="00A04F49" w:rsidRDefault="00F95310" w:rsidP="00F95310">
      <w:pPr>
        <w:pStyle w:val="Proposal"/>
      </w:pPr>
      <w:r>
        <w:t>Discuss whether the UE can report beam measurements upon handover execution</w:t>
      </w:r>
      <w:r w:rsidRPr="00A04F49">
        <w:t>.</w:t>
      </w:r>
    </w:p>
    <w:p w14:paraId="791A84C4" w14:textId="7DE92D3D" w:rsidR="00F9525D" w:rsidRDefault="00F9525D" w:rsidP="00F9525D">
      <w:pPr>
        <w:pStyle w:val="BodyText"/>
      </w:pPr>
    </w:p>
    <w:p w14:paraId="0B7F3993" w14:textId="24106060" w:rsidR="00A8172C" w:rsidRDefault="00E44000" w:rsidP="00960C56">
      <w:pPr>
        <w:pStyle w:val="Heading2"/>
      </w:pPr>
      <w:r>
        <w:lastRenderedPageBreak/>
        <w:t>Optimized m</w:t>
      </w:r>
      <w:r w:rsidR="00F95310">
        <w:t xml:space="preserve">easurement re-configuration </w:t>
      </w:r>
      <w:r>
        <w:t xml:space="preserve">upon </w:t>
      </w:r>
      <w:r w:rsidR="00F95310">
        <w:t>handover</w:t>
      </w:r>
      <w:r>
        <w:t>s</w:t>
      </w:r>
      <w:r w:rsidR="00F95310">
        <w:t xml:space="preserve"> </w:t>
      </w:r>
    </w:p>
    <w:p w14:paraId="336149C7" w14:textId="3F0DEFBA" w:rsidR="00A84B10" w:rsidRDefault="00D1536B" w:rsidP="00A84B10">
      <w:pPr>
        <w:pStyle w:val="BodyText"/>
      </w:pPr>
      <w:r>
        <w:t xml:space="preserve">In LTE, </w:t>
      </w:r>
      <w:r w:rsidR="00E44000">
        <w:t>upon handover, measurement re-configuration actions differ depending on whether that is an intra-frequency or inter-frequency handovers. In the case of inter-frequency handovers, two cases lead to distinct UE actions</w:t>
      </w:r>
      <w:r w:rsidR="00A84B10">
        <w:t>:</w:t>
      </w:r>
    </w:p>
    <w:p w14:paraId="3340C38D" w14:textId="7E696FE7" w:rsidR="00A84B10" w:rsidRDefault="00A84B10" w:rsidP="00A84B10">
      <w:pPr>
        <w:pStyle w:val="BodyText"/>
        <w:numPr>
          <w:ilvl w:val="0"/>
          <w:numId w:val="20"/>
        </w:numPr>
      </w:pPr>
      <w:r>
        <w:t>a/ The primary target frequency changes and it does not exist in the measurement object list;</w:t>
      </w:r>
    </w:p>
    <w:p w14:paraId="58364B6A" w14:textId="32206695" w:rsidR="00A84B10" w:rsidRDefault="00B831D8" w:rsidP="00A84B10">
      <w:pPr>
        <w:pStyle w:val="BodyText"/>
        <w:numPr>
          <w:ilvl w:val="0"/>
          <w:numId w:val="20"/>
        </w:numPr>
      </w:pPr>
      <w:r>
        <w:t>b</w:t>
      </w:r>
      <w:r w:rsidR="00A84B10">
        <w:t>/ The primary target frequency changes but it exists in the measurement object list;</w:t>
      </w:r>
    </w:p>
    <w:p w14:paraId="55DD7511" w14:textId="7AFE8417" w:rsidR="00A84B10" w:rsidRDefault="00A84B10" w:rsidP="00A84B10">
      <w:pPr>
        <w:pStyle w:val="BodyText"/>
      </w:pPr>
    </w:p>
    <w:p w14:paraId="38CBAFDD" w14:textId="0F5CC713" w:rsidR="002E16E8" w:rsidRDefault="00A84B10" w:rsidP="002E16E8">
      <w:pPr>
        <w:pStyle w:val="BodyText"/>
      </w:pPr>
      <w:r>
        <w:t xml:space="preserve">In </w:t>
      </w:r>
      <w:r w:rsidR="00EB0B19">
        <w:t xml:space="preserve">the case of </w:t>
      </w:r>
      <w:r>
        <w:t xml:space="preserve">a/, </w:t>
      </w:r>
      <w:r w:rsidR="00FC6B12">
        <w:t>36.331, in section 5.5.6, d</w:t>
      </w:r>
      <w:r w:rsidR="00E44000">
        <w:t xml:space="preserve">efines that </w:t>
      </w:r>
      <w:r>
        <w:t xml:space="preserve">the UE shall </w:t>
      </w:r>
      <w:r w:rsidR="002E16E8">
        <w:t xml:space="preserve">simply </w:t>
      </w:r>
      <w:r>
        <w:t xml:space="preserve">remove all </w:t>
      </w:r>
      <w:r w:rsidRPr="00A84B10">
        <w:rPr>
          <w:i/>
        </w:rPr>
        <w:t>measId</w:t>
      </w:r>
      <w:r>
        <w:t xml:space="preserve"> values that are linked to the </w:t>
      </w:r>
      <w:r w:rsidRPr="00A84B10">
        <w:rPr>
          <w:i/>
        </w:rPr>
        <w:t>measId</w:t>
      </w:r>
      <w:r>
        <w:t xml:space="preserve"> value</w:t>
      </w:r>
      <w:r w:rsidR="00B831D8">
        <w:t>(s)</w:t>
      </w:r>
      <w:r>
        <w:t xml:space="preserve"> corresponding to the source primary frequency</w:t>
      </w:r>
      <w:r w:rsidR="002E16E8">
        <w:t xml:space="preserve">. </w:t>
      </w:r>
      <w:r>
        <w:t xml:space="preserve">In the case of </w:t>
      </w:r>
      <w:r w:rsidR="00EB0B19">
        <w:t>b</w:t>
      </w:r>
      <w:r w:rsidR="002E16E8">
        <w:t xml:space="preserve">/, i.e., when both target and source frequencies are in the measurement object list, a small optimization has been defined where the UE keeps the reporting configurations in measurement identifiers associated to the source and target </w:t>
      </w:r>
      <w:r w:rsidR="002E16E8" w:rsidRPr="002E16E8">
        <w:rPr>
          <w:i/>
        </w:rPr>
        <w:t>measObject(s)</w:t>
      </w:r>
      <w:r w:rsidR="002E16E8">
        <w:t xml:space="preserve">, and swap the measurement object identifiers. In other words, the assumption in that optimization is that upon some of the inter-frequency handovers, the UE would be re-configured by the network with exactly the same reporting configuration parameters, except that the primary serving is a new one and the previous primary frequency becomes a neighbour frequency. </w:t>
      </w:r>
    </w:p>
    <w:p w14:paraId="7B1FAE25" w14:textId="032F612A" w:rsidR="00962DA0" w:rsidRDefault="002E16E8" w:rsidP="002E16E8">
      <w:pPr>
        <w:pStyle w:val="BodyText"/>
      </w:pPr>
      <w:r>
        <w:t xml:space="preserve">However, for NR, we wonder if that assumption </w:t>
      </w:r>
      <w:r w:rsidR="00962DA0">
        <w:t xml:space="preserve">is still applicable </w:t>
      </w:r>
      <w:r>
        <w:t>and, whether that optimization is b</w:t>
      </w:r>
      <w:r w:rsidR="00370FF7">
        <w:t xml:space="preserve">eneficial. Looking at the specifications from 36.331, that seems to be </w:t>
      </w:r>
      <w:r w:rsidR="00962DA0">
        <w:t xml:space="preserve">to certain extent a </w:t>
      </w:r>
      <w:r w:rsidR="00370FF7">
        <w:t xml:space="preserve">complicated UE </w:t>
      </w:r>
      <w:r w:rsidR="00962DA0">
        <w:t xml:space="preserve">method, </w:t>
      </w:r>
      <w:r w:rsidR="00370FF7">
        <w:t xml:space="preserve">defined for a </w:t>
      </w:r>
      <w:r w:rsidR="00962DA0">
        <w:t xml:space="preserve">quite special case. </w:t>
      </w:r>
      <w:r w:rsidR="009E7F89">
        <w:t xml:space="preserve">In addition to it, the reporting configurations for different frequencies might require updates anyway as parameters such as RS type and beam reporting are configured there, hence, change in primary frequency might likely lead to updates in reporting configurations. Additional rules could eventually be added to the previous method, however, that would make it even more complicated and time consuming from a standardization perspective. </w:t>
      </w:r>
      <w:r w:rsidR="00962DA0">
        <w:t xml:space="preserve">Hence, in our view, as the target can </w:t>
      </w:r>
      <w:r w:rsidR="004105CA">
        <w:t xml:space="preserve">always </w:t>
      </w:r>
      <w:r w:rsidR="009E7F89">
        <w:t xml:space="preserve">provide a measConfig in the RRC Re-configuration, RAN2 should not spend time standardizing that </w:t>
      </w:r>
      <w:r w:rsidR="00962DA0">
        <w:t>optimization for Rel-15.</w:t>
      </w:r>
      <w:r w:rsidR="00FC6B12">
        <w:t xml:space="preserve"> </w:t>
      </w:r>
      <w:r w:rsidR="00962DA0">
        <w:t>In EN-DC, i.e., for SCG Change, the same treatment is suggest</w:t>
      </w:r>
      <w:r w:rsidR="009E7F89">
        <w:t>ed</w:t>
      </w:r>
      <w:r w:rsidR="00962DA0">
        <w:t xml:space="preserve"> and no further optimization </w:t>
      </w:r>
      <w:r w:rsidR="004105CA">
        <w:t xml:space="preserve">should </w:t>
      </w:r>
      <w:r w:rsidR="00962DA0">
        <w:t>be required for Release 15.</w:t>
      </w:r>
    </w:p>
    <w:p w14:paraId="124576D4" w14:textId="3C99589C" w:rsidR="00962DA0" w:rsidRDefault="00962DA0" w:rsidP="002E16E8">
      <w:pPr>
        <w:pStyle w:val="Proposal"/>
      </w:pPr>
      <w:r>
        <w:t xml:space="preserve">For Release 15, </w:t>
      </w:r>
      <w:r w:rsidR="00FC6B12">
        <w:t xml:space="preserve">NR does not support </w:t>
      </w:r>
      <w:r>
        <w:t>measurement re-configuration optimizations for inter-frequency handovers</w:t>
      </w:r>
      <w:r w:rsidR="00FC6B12">
        <w:t xml:space="preserve"> or inter-frequency SCG changes</w:t>
      </w:r>
      <w:r>
        <w:t xml:space="preserve"> </w:t>
      </w:r>
      <w:r w:rsidR="00FC6B12">
        <w:t xml:space="preserve">(e.g. </w:t>
      </w:r>
      <w:r>
        <w:t xml:space="preserve">where both source and target frequencies are </w:t>
      </w:r>
      <w:r w:rsidR="00FC6B12">
        <w:t>in the measurement object list).</w:t>
      </w:r>
    </w:p>
    <w:p w14:paraId="53E097EE" w14:textId="1D002A17" w:rsidR="00FC6B12" w:rsidRDefault="00FC6B12" w:rsidP="00FC6B12">
      <w:pPr>
        <w:pStyle w:val="BodyText"/>
      </w:pPr>
      <w:r>
        <w:t>Other measurement related UE actions performed upon handovers and SCG changes are also described in 36.331, in section 5.5.6, such as:</w:t>
      </w:r>
    </w:p>
    <w:p w14:paraId="375B8A03" w14:textId="0F174EDF" w:rsidR="00FC6B12" w:rsidRDefault="00FC6B12" w:rsidP="00FC6B12">
      <w:pPr>
        <w:pStyle w:val="BodyText"/>
        <w:numPr>
          <w:ilvl w:val="0"/>
          <w:numId w:val="20"/>
        </w:numPr>
      </w:pPr>
      <w:r>
        <w:t xml:space="preserve">remove all measurement reporting entries within </w:t>
      </w:r>
      <w:r w:rsidRPr="00FC6B12">
        <w:rPr>
          <w:i/>
        </w:rPr>
        <w:t>VarMeasReportList;</w:t>
      </w:r>
    </w:p>
    <w:p w14:paraId="4DCA7586" w14:textId="2C08C820" w:rsidR="00FC6B12" w:rsidRDefault="00FC6B12" w:rsidP="00FC6B12">
      <w:pPr>
        <w:pStyle w:val="BodyText"/>
        <w:numPr>
          <w:ilvl w:val="0"/>
          <w:numId w:val="20"/>
        </w:numPr>
      </w:pPr>
      <w:r>
        <w:t>stop the periodical reporting timer or timer T321, whichever one is running, as well as associated information (e.g. timeToTrigger) for all measId;</w:t>
      </w:r>
    </w:p>
    <w:p w14:paraId="594C8920" w14:textId="75D41671" w:rsidR="00FC6B12" w:rsidRDefault="00FC6B12" w:rsidP="00FC6B12">
      <w:pPr>
        <w:pStyle w:val="BodyText"/>
        <w:numPr>
          <w:ilvl w:val="0"/>
          <w:numId w:val="20"/>
        </w:numPr>
      </w:pPr>
      <w:r>
        <w:t>release the measurement gaps, if activated;</w:t>
      </w:r>
    </w:p>
    <w:p w14:paraId="6D3344DA" w14:textId="4B8AE928" w:rsidR="00FC6B12" w:rsidRDefault="00FC6B12" w:rsidP="00FC6B12">
      <w:pPr>
        <w:pStyle w:val="BodyText"/>
      </w:pPr>
      <w:r>
        <w:t xml:space="preserve">Although these actions make sense to be supported, even in the case of proposal getting accepted (as the measurements proposed in P1 might not necessarily be linked to the entries within </w:t>
      </w:r>
      <w:r w:rsidRPr="00FC6B12">
        <w:rPr>
          <w:i/>
        </w:rPr>
        <w:t>VarMeasReportList</w:t>
      </w:r>
      <w:r>
        <w:t>), the actions upon receiving measConfig, described in 5.5.2, already cover these cases.</w:t>
      </w:r>
    </w:p>
    <w:p w14:paraId="186C9278" w14:textId="77777777" w:rsidR="00C01F33" w:rsidRPr="00CE0424" w:rsidRDefault="00C01F33" w:rsidP="00CE0424">
      <w:pPr>
        <w:pStyle w:val="Heading1"/>
      </w:pPr>
      <w:r w:rsidRPr="00CE0424">
        <w:t>Conclusion</w:t>
      </w:r>
    </w:p>
    <w:p w14:paraId="183BC476" w14:textId="77777777" w:rsidR="008E065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20D52">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7ECA58E" w14:textId="0C15A5ED" w:rsidR="008E065E" w:rsidRPr="00DB0A9F" w:rsidRDefault="008E065E">
      <w:pPr>
        <w:pStyle w:val="TOC1"/>
        <w:rPr>
          <w:rFonts w:ascii="Calibri" w:eastAsia="SimSun" w:hAnsi="Calibri"/>
          <w:b w:val="0"/>
          <w:sz w:val="22"/>
        </w:rPr>
      </w:pPr>
      <w:r>
        <w:lastRenderedPageBreak/>
        <w:t>Observation 1</w:t>
      </w:r>
      <w:r w:rsidRPr="00DB0A9F">
        <w:rPr>
          <w:rFonts w:ascii="Calibri" w:eastAsia="SimSun" w:hAnsi="Calibri"/>
          <w:b w:val="0"/>
          <w:sz w:val="22"/>
        </w:rPr>
        <w:tab/>
      </w:r>
      <w:r w:rsidR="008E3918" w:rsidRPr="008E3918">
        <w:t>In LTE, upon handovers and re-establishment, the UE removes existing measurement reporting entries, stops periodical reporting timer or timer T321 (whichever one is running), as well as associated information (e.g. timeToTrigger) for all configured measurements and release activated measurement gaps, if any.</w:t>
      </w:r>
    </w:p>
    <w:p w14:paraId="5C980563" w14:textId="410A2944" w:rsidR="008E065E" w:rsidRDefault="008E065E">
      <w:pPr>
        <w:pStyle w:val="TOC1"/>
      </w:pPr>
      <w:r>
        <w:t>Observation 2</w:t>
      </w:r>
      <w:r w:rsidRPr="00DB0A9F">
        <w:rPr>
          <w:rFonts w:ascii="Calibri" w:eastAsia="SimSun" w:hAnsi="Calibri"/>
          <w:b w:val="0"/>
          <w:sz w:val="22"/>
        </w:rPr>
        <w:tab/>
      </w:r>
      <w:r w:rsidR="00CD3B0A" w:rsidRPr="00CD3B0A">
        <w:t>In NR, as in LTE, the source can provide beam and cell measurements information to target as part of RRM-config in Handover Preparation Information.</w:t>
      </w:r>
    </w:p>
    <w:p w14:paraId="0A68DB3B" w14:textId="0C1CDA8F" w:rsidR="00CD3B0A" w:rsidRDefault="00CD3B0A" w:rsidP="00CD3B0A">
      <w:pPr>
        <w:pStyle w:val="TOC1"/>
      </w:pPr>
      <w:r>
        <w:t>Observation 3</w:t>
      </w:r>
      <w:r w:rsidRPr="00DB0A9F">
        <w:rPr>
          <w:rFonts w:ascii="Calibri" w:eastAsia="SimSun" w:hAnsi="Calibri"/>
          <w:b w:val="0"/>
          <w:sz w:val="22"/>
        </w:rPr>
        <w:tab/>
      </w:r>
      <w:r w:rsidRPr="00CD3B0A">
        <w:t>In NR, best beams of target cell may change from the time the target receives the HO preparation to the time the UE performs HO execution. Hence, a RACH fallback mechanism was agreed in RAN2.</w:t>
      </w:r>
    </w:p>
    <w:p w14:paraId="063570D2" w14:textId="1687558B" w:rsidR="004918C4" w:rsidRDefault="004918C4" w:rsidP="004918C4">
      <w:pPr>
        <w:pStyle w:val="TOC1"/>
      </w:pPr>
      <w:r>
        <w:t>Observation 4</w:t>
      </w:r>
      <w:r w:rsidRPr="00DB0A9F">
        <w:rPr>
          <w:rFonts w:ascii="Calibri" w:eastAsia="SimSun" w:hAnsi="Calibri"/>
          <w:b w:val="0"/>
          <w:sz w:val="22"/>
        </w:rPr>
        <w:tab/>
      </w:r>
      <w:r w:rsidRPr="004918C4">
        <w:t>In NR, the target can benefit of knowing updated beam measurements performed between the time the UE has send the last measurement report until the time the UE has performed a handover execution.</w:t>
      </w:r>
    </w:p>
    <w:p w14:paraId="60E961C7" w14:textId="33D58B0D" w:rsidR="008C05F6" w:rsidRPr="008C05F6" w:rsidRDefault="008C05F6" w:rsidP="004918C4">
      <w:pPr>
        <w:pStyle w:val="TOC1"/>
        <w:rPr>
          <w:lang w:val="en-GB"/>
        </w:rPr>
      </w:pPr>
      <w:r w:rsidRPr="008C05F6">
        <w:rPr>
          <w:lang w:val="en-GB"/>
        </w:rPr>
        <w:t>Observation 5</w:t>
      </w:r>
      <w:r w:rsidRPr="008C05F6">
        <w:rPr>
          <w:lang w:val="en-GB"/>
        </w:rPr>
        <w:tab/>
        <w:t>In NR, random access provides the target with some beam measurement information provided by the UE, thanks to the preamble being mapped to a DL beam.</w:t>
      </w:r>
    </w:p>
    <w:p w14:paraId="49F948B6" w14:textId="77777777" w:rsidR="004918C4" w:rsidRDefault="004918C4" w:rsidP="00CD3B0A">
      <w:pPr>
        <w:pStyle w:val="TOC1"/>
      </w:pPr>
    </w:p>
    <w:p w14:paraId="3DDDF490" w14:textId="77777777" w:rsidR="00CD3B0A" w:rsidRPr="004918C4" w:rsidRDefault="00CD3B0A">
      <w:pPr>
        <w:pStyle w:val="TOC1"/>
        <w:rPr>
          <w:lang w:val="en-GB"/>
        </w:rPr>
      </w:pPr>
    </w:p>
    <w:p w14:paraId="05C058DD" w14:textId="77777777" w:rsidR="00CD3B0A" w:rsidRPr="00DB0A9F" w:rsidRDefault="00CD3B0A">
      <w:pPr>
        <w:pStyle w:val="TOC1"/>
        <w:rPr>
          <w:rFonts w:ascii="Calibri" w:eastAsia="SimSun" w:hAnsi="Calibri"/>
          <w:b w:val="0"/>
          <w:sz w:val="22"/>
        </w:rPr>
      </w:pPr>
    </w:p>
    <w:p w14:paraId="3B4C847B" w14:textId="203CE370" w:rsidR="008E065E" w:rsidRPr="008C05F6" w:rsidRDefault="008E065E" w:rsidP="008E065E">
      <w:pPr>
        <w:pStyle w:val="BodyText"/>
        <w:rPr>
          <w:b/>
          <w:bCs/>
        </w:rPr>
      </w:pPr>
      <w:r>
        <w:rPr>
          <w:b/>
          <w:bCs/>
        </w:rPr>
        <w:fldChar w:fldCharType="end"/>
      </w: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20D5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1833C74" w14:textId="1CD5B505" w:rsidR="008E065E" w:rsidRPr="00DB0A9F" w:rsidRDefault="008E065E">
      <w:pPr>
        <w:pStyle w:val="TOC1"/>
        <w:rPr>
          <w:rFonts w:ascii="Calibri" w:eastAsia="SimSun" w:hAnsi="Calibri"/>
          <w:b w:val="0"/>
          <w:sz w:val="22"/>
        </w:rPr>
      </w:pPr>
      <w:r>
        <w:t>Proposal 1</w:t>
      </w:r>
      <w:r w:rsidRPr="00DB0A9F">
        <w:rPr>
          <w:rFonts w:ascii="Calibri" w:eastAsia="SimSun" w:hAnsi="Calibri"/>
          <w:b w:val="0"/>
          <w:sz w:val="22"/>
        </w:rPr>
        <w:tab/>
      </w:r>
      <w:r w:rsidR="008C05F6" w:rsidRPr="008C05F6">
        <w:t>Discuss whether the UE can report beam measurements upon handover execution.</w:t>
      </w:r>
    </w:p>
    <w:p w14:paraId="0F223BF3" w14:textId="77777777" w:rsidR="008C05F6" w:rsidRPr="008C05F6" w:rsidRDefault="008E065E" w:rsidP="008C05F6">
      <w:pPr>
        <w:pStyle w:val="BodyText"/>
        <w:rPr>
          <w:b/>
          <w:bCs/>
        </w:rPr>
      </w:pPr>
      <w:r>
        <w:rPr>
          <w:b/>
          <w:bCs/>
        </w:rPr>
        <w:fldChar w:fldCharType="end"/>
      </w:r>
      <w:r w:rsidR="008C05F6">
        <w:rPr>
          <w:b/>
          <w:bCs/>
        </w:rPr>
        <w:fldChar w:fldCharType="begin"/>
      </w:r>
      <w:r w:rsidR="008C05F6">
        <w:rPr>
          <w:b/>
          <w:bCs/>
        </w:rPr>
        <w:instrText xml:space="preserve"> TOC \f \n \p " " \t "Proposal;1" </w:instrText>
      </w:r>
      <w:r w:rsidR="008C05F6">
        <w:rPr>
          <w:b/>
          <w:bCs/>
        </w:rPr>
        <w:fldChar w:fldCharType="separate"/>
      </w:r>
    </w:p>
    <w:p w14:paraId="2F629AFE" w14:textId="20F53054" w:rsidR="008C05F6" w:rsidRPr="00DB0A9F" w:rsidRDefault="008C05F6" w:rsidP="008C05F6">
      <w:pPr>
        <w:pStyle w:val="TOC1"/>
        <w:ind w:left="1710" w:hanging="1710"/>
        <w:rPr>
          <w:rFonts w:ascii="Calibri" w:eastAsia="SimSun" w:hAnsi="Calibri"/>
          <w:b w:val="0"/>
          <w:sz w:val="22"/>
        </w:rPr>
      </w:pPr>
      <w:r>
        <w:t>Proposal 2</w:t>
      </w:r>
      <w:r w:rsidRPr="00DB0A9F">
        <w:rPr>
          <w:rFonts w:ascii="Calibri" w:eastAsia="SimSun" w:hAnsi="Calibri"/>
          <w:b w:val="0"/>
          <w:sz w:val="22"/>
        </w:rPr>
        <w:tab/>
      </w:r>
      <w:r w:rsidRPr="008C05F6">
        <w:t>For Release 15, NR does not support measurement re-configuration optimizations for inter-frequency handovers or inter-frequency SCG changes (e.g. where both source and target frequencies are in the measurement object list).</w:t>
      </w:r>
    </w:p>
    <w:p w14:paraId="114F4022" w14:textId="04AD8846" w:rsidR="00FC6B12" w:rsidRPr="00F661F5" w:rsidRDefault="008C05F6" w:rsidP="00CE0424">
      <w:pPr>
        <w:pStyle w:val="BodyText"/>
        <w:rPr>
          <w:b/>
          <w:bCs/>
        </w:rPr>
      </w:pPr>
      <w:r>
        <w:rPr>
          <w:b/>
          <w:bCs/>
        </w:rPr>
        <w:fldChar w:fldCharType="end"/>
      </w:r>
      <w:r w:rsidR="00DC2FF3">
        <w:rPr>
          <w:b/>
          <w:bCs/>
        </w:rPr>
        <w:fldChar w:fldCharType="begin"/>
      </w:r>
      <w:r w:rsidR="00DC2FF3">
        <w:rPr>
          <w:b/>
          <w:bCs/>
        </w:rPr>
        <w:instrText xml:space="preserve"> TOC \f \n \p " " \t "Proposal;1" </w:instrText>
      </w:r>
      <w:r w:rsidR="00DC2FF3">
        <w:rPr>
          <w:b/>
          <w:bCs/>
        </w:rPr>
        <w:fldChar w:fldCharType="end"/>
      </w:r>
      <w:bookmarkStart w:id="4" w:name="_In-sequence_SDU_delivery"/>
      <w:bookmarkEnd w:id="4"/>
    </w:p>
    <w:sectPr w:rsidR="00FC6B12" w:rsidRPr="00F661F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F6605" w14:textId="77777777" w:rsidR="004E7562" w:rsidRDefault="004E7562">
      <w:r>
        <w:separator/>
      </w:r>
    </w:p>
  </w:endnote>
  <w:endnote w:type="continuationSeparator" w:id="0">
    <w:p w14:paraId="1E32FDBC" w14:textId="77777777" w:rsidR="004E7562" w:rsidRDefault="004E7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08AFE" w14:textId="4C8FF1A5" w:rsidR="001C3EDD" w:rsidRDefault="001C3E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35F9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F9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A1D33" w14:textId="77777777" w:rsidR="004E7562" w:rsidRDefault="004E7562">
      <w:r>
        <w:separator/>
      </w:r>
    </w:p>
  </w:footnote>
  <w:footnote w:type="continuationSeparator" w:id="0">
    <w:p w14:paraId="6A6F461B" w14:textId="77777777" w:rsidR="004E7562" w:rsidRDefault="004E7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DF1D6" w14:textId="77777777" w:rsidR="001C3EDD" w:rsidRDefault="001C3E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0840A7"/>
    <w:multiLevelType w:val="hybridMultilevel"/>
    <w:tmpl w:val="60DEB094"/>
    <w:lvl w:ilvl="0" w:tplc="57CC9C66">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E14C5"/>
    <w:multiLevelType w:val="hybridMultilevel"/>
    <w:tmpl w:val="08C84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E53965"/>
    <w:multiLevelType w:val="hybridMultilevel"/>
    <w:tmpl w:val="2D1A8FB2"/>
    <w:lvl w:ilvl="0" w:tplc="D014358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2E60DB"/>
    <w:multiLevelType w:val="hybridMultilevel"/>
    <w:tmpl w:val="CEB0D496"/>
    <w:lvl w:ilvl="0" w:tplc="9D540728">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20E01"/>
    <w:multiLevelType w:val="hybridMultilevel"/>
    <w:tmpl w:val="D9BA6B3A"/>
    <w:lvl w:ilvl="0" w:tplc="10D8A6E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CC84F75"/>
    <w:multiLevelType w:val="hybridMultilevel"/>
    <w:tmpl w:val="DD84CA72"/>
    <w:lvl w:ilvl="0" w:tplc="70CCBA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20"/>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2"/>
  </w:num>
  <w:num w:numId="16">
    <w:abstractNumId w:val="17"/>
  </w:num>
  <w:num w:numId="17">
    <w:abstractNumId w:val="21"/>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19"/>
  </w:num>
  <w:num w:numId="21">
    <w:abstractNumId w:val="18"/>
  </w:num>
  <w:num w:numId="22">
    <w:abstractNumId w:val="6"/>
  </w:num>
  <w:num w:numId="23">
    <w:abstractNumId w:val="23"/>
  </w:num>
  <w:num w:numId="2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D52"/>
    <w:rsid w:val="000006E1"/>
    <w:rsid w:val="0000144E"/>
    <w:rsid w:val="00002A37"/>
    <w:rsid w:val="000039F4"/>
    <w:rsid w:val="00006446"/>
    <w:rsid w:val="00006896"/>
    <w:rsid w:val="00007CDC"/>
    <w:rsid w:val="00011B28"/>
    <w:rsid w:val="00015D15"/>
    <w:rsid w:val="000175C4"/>
    <w:rsid w:val="0002564D"/>
    <w:rsid w:val="00025ECA"/>
    <w:rsid w:val="000325B8"/>
    <w:rsid w:val="00034C15"/>
    <w:rsid w:val="00036BA1"/>
    <w:rsid w:val="000422E2"/>
    <w:rsid w:val="00042F22"/>
    <w:rsid w:val="000444EF"/>
    <w:rsid w:val="00044D4D"/>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D32"/>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D39"/>
    <w:rsid w:val="00177795"/>
    <w:rsid w:val="0018143F"/>
    <w:rsid w:val="001832CB"/>
    <w:rsid w:val="00190AC1"/>
    <w:rsid w:val="0019341A"/>
    <w:rsid w:val="00197DF9"/>
    <w:rsid w:val="001A1987"/>
    <w:rsid w:val="001A2564"/>
    <w:rsid w:val="001A6173"/>
    <w:rsid w:val="001A6CBA"/>
    <w:rsid w:val="001B0D97"/>
    <w:rsid w:val="001B5A5D"/>
    <w:rsid w:val="001C1CE5"/>
    <w:rsid w:val="001C3574"/>
    <w:rsid w:val="001C3D2A"/>
    <w:rsid w:val="001C3EDD"/>
    <w:rsid w:val="001D51BA"/>
    <w:rsid w:val="001D6342"/>
    <w:rsid w:val="001D696D"/>
    <w:rsid w:val="001D6D53"/>
    <w:rsid w:val="001E58E2"/>
    <w:rsid w:val="001E7AED"/>
    <w:rsid w:val="001F367B"/>
    <w:rsid w:val="001F3916"/>
    <w:rsid w:val="001F54C5"/>
    <w:rsid w:val="001F662C"/>
    <w:rsid w:val="001F6A82"/>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7F1"/>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2BD"/>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6E8"/>
    <w:rsid w:val="002E17F2"/>
    <w:rsid w:val="002E7CAE"/>
    <w:rsid w:val="002F2771"/>
    <w:rsid w:val="002F37A9"/>
    <w:rsid w:val="00301CE6"/>
    <w:rsid w:val="0030256B"/>
    <w:rsid w:val="0030501F"/>
    <w:rsid w:val="00307220"/>
    <w:rsid w:val="00307BA1"/>
    <w:rsid w:val="00311702"/>
    <w:rsid w:val="00311E82"/>
    <w:rsid w:val="00312756"/>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0306"/>
    <w:rsid w:val="0035491B"/>
    <w:rsid w:val="00357380"/>
    <w:rsid w:val="003602D9"/>
    <w:rsid w:val="003604CE"/>
    <w:rsid w:val="00370E47"/>
    <w:rsid w:val="00370FF7"/>
    <w:rsid w:val="003742AC"/>
    <w:rsid w:val="00377CE1"/>
    <w:rsid w:val="00377D79"/>
    <w:rsid w:val="00385BF0"/>
    <w:rsid w:val="003939FF"/>
    <w:rsid w:val="003A2223"/>
    <w:rsid w:val="003A2A0F"/>
    <w:rsid w:val="003A45A1"/>
    <w:rsid w:val="003A5B0A"/>
    <w:rsid w:val="003A6BAC"/>
    <w:rsid w:val="003A6EE0"/>
    <w:rsid w:val="003A7EF3"/>
    <w:rsid w:val="003B159C"/>
    <w:rsid w:val="003B369F"/>
    <w:rsid w:val="003B36A3"/>
    <w:rsid w:val="003B460B"/>
    <w:rsid w:val="003B7FE5"/>
    <w:rsid w:val="003C11C8"/>
    <w:rsid w:val="003C2702"/>
    <w:rsid w:val="003C3B5A"/>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5CA"/>
    <w:rsid w:val="00410B72"/>
    <w:rsid w:val="00410F18"/>
    <w:rsid w:val="0041263E"/>
    <w:rsid w:val="00412D38"/>
    <w:rsid w:val="00413AAC"/>
    <w:rsid w:val="00421105"/>
    <w:rsid w:val="004242F4"/>
    <w:rsid w:val="00427248"/>
    <w:rsid w:val="00437405"/>
    <w:rsid w:val="00437447"/>
    <w:rsid w:val="00441A92"/>
    <w:rsid w:val="00444F56"/>
    <w:rsid w:val="00446488"/>
    <w:rsid w:val="004517AA"/>
    <w:rsid w:val="00452CAC"/>
    <w:rsid w:val="00457565"/>
    <w:rsid w:val="00457B71"/>
    <w:rsid w:val="004669E2"/>
    <w:rsid w:val="00470C31"/>
    <w:rsid w:val="004734D0"/>
    <w:rsid w:val="0047556B"/>
    <w:rsid w:val="00477768"/>
    <w:rsid w:val="00477B32"/>
    <w:rsid w:val="00485FB3"/>
    <w:rsid w:val="004918C4"/>
    <w:rsid w:val="00492BC5"/>
    <w:rsid w:val="004964F1"/>
    <w:rsid w:val="004A16BC"/>
    <w:rsid w:val="004A2B94"/>
    <w:rsid w:val="004A643C"/>
    <w:rsid w:val="004B7C0C"/>
    <w:rsid w:val="004C2DB9"/>
    <w:rsid w:val="004C3898"/>
    <w:rsid w:val="004D36B1"/>
    <w:rsid w:val="004D7EBD"/>
    <w:rsid w:val="004E2680"/>
    <w:rsid w:val="004E28F9"/>
    <w:rsid w:val="004E462E"/>
    <w:rsid w:val="004E4BA8"/>
    <w:rsid w:val="004E56DC"/>
    <w:rsid w:val="004E7562"/>
    <w:rsid w:val="004E76F4"/>
    <w:rsid w:val="004F0B4E"/>
    <w:rsid w:val="004F0B6C"/>
    <w:rsid w:val="004F2078"/>
    <w:rsid w:val="004F3980"/>
    <w:rsid w:val="004F4DA3"/>
    <w:rsid w:val="00502624"/>
    <w:rsid w:val="00506557"/>
    <w:rsid w:val="0050677A"/>
    <w:rsid w:val="00510493"/>
    <w:rsid w:val="005108D8"/>
    <w:rsid w:val="005116F9"/>
    <w:rsid w:val="00512306"/>
    <w:rsid w:val="005153A7"/>
    <w:rsid w:val="005219CF"/>
    <w:rsid w:val="00534B59"/>
    <w:rsid w:val="00536759"/>
    <w:rsid w:val="00537C62"/>
    <w:rsid w:val="0054203A"/>
    <w:rsid w:val="00546970"/>
    <w:rsid w:val="00554E19"/>
    <w:rsid w:val="0056121F"/>
    <w:rsid w:val="00562483"/>
    <w:rsid w:val="00572505"/>
    <w:rsid w:val="00582809"/>
    <w:rsid w:val="00585ECF"/>
    <w:rsid w:val="0058798C"/>
    <w:rsid w:val="005900FA"/>
    <w:rsid w:val="005935A4"/>
    <w:rsid w:val="005948C2"/>
    <w:rsid w:val="00595DCA"/>
    <w:rsid w:val="0059779B"/>
    <w:rsid w:val="005A209A"/>
    <w:rsid w:val="005A662D"/>
    <w:rsid w:val="005B2BCE"/>
    <w:rsid w:val="005B35D7"/>
    <w:rsid w:val="005B392A"/>
    <w:rsid w:val="005B3AA3"/>
    <w:rsid w:val="005B591A"/>
    <w:rsid w:val="005B6F83"/>
    <w:rsid w:val="005C74FB"/>
    <w:rsid w:val="005D1602"/>
    <w:rsid w:val="005D212E"/>
    <w:rsid w:val="005E03C7"/>
    <w:rsid w:val="005E385F"/>
    <w:rsid w:val="005E5B81"/>
    <w:rsid w:val="005F2CB1"/>
    <w:rsid w:val="005F3025"/>
    <w:rsid w:val="005F618C"/>
    <w:rsid w:val="005F70BD"/>
    <w:rsid w:val="005F7312"/>
    <w:rsid w:val="0060283C"/>
    <w:rsid w:val="00604F14"/>
    <w:rsid w:val="00611B83"/>
    <w:rsid w:val="00613257"/>
    <w:rsid w:val="00620A71"/>
    <w:rsid w:val="00620D80"/>
    <w:rsid w:val="006234A6"/>
    <w:rsid w:val="00630001"/>
    <w:rsid w:val="006311B3"/>
    <w:rsid w:val="00631CA0"/>
    <w:rsid w:val="0063284C"/>
    <w:rsid w:val="006329FB"/>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65EB"/>
    <w:rsid w:val="00747D8B"/>
    <w:rsid w:val="00750EE9"/>
    <w:rsid w:val="00751228"/>
    <w:rsid w:val="007571E1"/>
    <w:rsid w:val="007604B2"/>
    <w:rsid w:val="00761941"/>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5E0"/>
    <w:rsid w:val="007E4610"/>
    <w:rsid w:val="007E4715"/>
    <w:rsid w:val="007E505B"/>
    <w:rsid w:val="007E7091"/>
    <w:rsid w:val="007F236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3CF0"/>
    <w:rsid w:val="008677FD"/>
    <w:rsid w:val="008706D4"/>
    <w:rsid w:val="00870F8A"/>
    <w:rsid w:val="008719A4"/>
    <w:rsid w:val="00871D23"/>
    <w:rsid w:val="00874312"/>
    <w:rsid w:val="0087437C"/>
    <w:rsid w:val="00875CD7"/>
    <w:rsid w:val="00876B4D"/>
    <w:rsid w:val="00877F18"/>
    <w:rsid w:val="00880A75"/>
    <w:rsid w:val="008830C7"/>
    <w:rsid w:val="00894A88"/>
    <w:rsid w:val="00895386"/>
    <w:rsid w:val="008A21FF"/>
    <w:rsid w:val="008A2CE2"/>
    <w:rsid w:val="008A30AC"/>
    <w:rsid w:val="008A44B8"/>
    <w:rsid w:val="008A51A8"/>
    <w:rsid w:val="008A54C7"/>
    <w:rsid w:val="008A77D8"/>
    <w:rsid w:val="008B0483"/>
    <w:rsid w:val="008B120C"/>
    <w:rsid w:val="008B3F1E"/>
    <w:rsid w:val="008B51A0"/>
    <w:rsid w:val="008B592A"/>
    <w:rsid w:val="008B7B5C"/>
    <w:rsid w:val="008C05F6"/>
    <w:rsid w:val="008C0C99"/>
    <w:rsid w:val="008C2017"/>
    <w:rsid w:val="008C4958"/>
    <w:rsid w:val="008C4BAA"/>
    <w:rsid w:val="008C6AE8"/>
    <w:rsid w:val="008C7573"/>
    <w:rsid w:val="008D34F1"/>
    <w:rsid w:val="008D39D8"/>
    <w:rsid w:val="008D6D1A"/>
    <w:rsid w:val="008E065E"/>
    <w:rsid w:val="008E0927"/>
    <w:rsid w:val="008E1909"/>
    <w:rsid w:val="008E3918"/>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0C56"/>
    <w:rsid w:val="00961921"/>
    <w:rsid w:val="00962DA0"/>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5901"/>
    <w:rsid w:val="009D4FF0"/>
    <w:rsid w:val="009D703C"/>
    <w:rsid w:val="009D718F"/>
    <w:rsid w:val="009E068F"/>
    <w:rsid w:val="009E14E0"/>
    <w:rsid w:val="009E2AC7"/>
    <w:rsid w:val="009E35DB"/>
    <w:rsid w:val="009E47A3"/>
    <w:rsid w:val="009E7F89"/>
    <w:rsid w:val="009F08F3"/>
    <w:rsid w:val="009F344F"/>
    <w:rsid w:val="00A02147"/>
    <w:rsid w:val="00A048A8"/>
    <w:rsid w:val="00A04F49"/>
    <w:rsid w:val="00A07B6B"/>
    <w:rsid w:val="00A13E54"/>
    <w:rsid w:val="00A17F63"/>
    <w:rsid w:val="00A2052C"/>
    <w:rsid w:val="00A2193B"/>
    <w:rsid w:val="00A2351A"/>
    <w:rsid w:val="00A264A9"/>
    <w:rsid w:val="00A27785"/>
    <w:rsid w:val="00A30187"/>
    <w:rsid w:val="00A3448A"/>
    <w:rsid w:val="00A36297"/>
    <w:rsid w:val="00A41E2B"/>
    <w:rsid w:val="00A42A39"/>
    <w:rsid w:val="00A45B74"/>
    <w:rsid w:val="00A51AA3"/>
    <w:rsid w:val="00A52E1D"/>
    <w:rsid w:val="00A61499"/>
    <w:rsid w:val="00A62A77"/>
    <w:rsid w:val="00A63483"/>
    <w:rsid w:val="00A657D7"/>
    <w:rsid w:val="00A660AC"/>
    <w:rsid w:val="00A66F55"/>
    <w:rsid w:val="00A67E6C"/>
    <w:rsid w:val="00A71B99"/>
    <w:rsid w:val="00A739D0"/>
    <w:rsid w:val="00A74BD0"/>
    <w:rsid w:val="00A761D4"/>
    <w:rsid w:val="00A77EC4"/>
    <w:rsid w:val="00A8172C"/>
    <w:rsid w:val="00A84B10"/>
    <w:rsid w:val="00A92879"/>
    <w:rsid w:val="00A9442A"/>
    <w:rsid w:val="00AA016F"/>
    <w:rsid w:val="00AA1ED6"/>
    <w:rsid w:val="00AA51D6"/>
    <w:rsid w:val="00AB0BC8"/>
    <w:rsid w:val="00AB11CA"/>
    <w:rsid w:val="00AB14D9"/>
    <w:rsid w:val="00AB4AB8"/>
    <w:rsid w:val="00AB655E"/>
    <w:rsid w:val="00AC007F"/>
    <w:rsid w:val="00AC0438"/>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47EBF"/>
    <w:rsid w:val="00B6188F"/>
    <w:rsid w:val="00B64BE9"/>
    <w:rsid w:val="00B664C7"/>
    <w:rsid w:val="00B72774"/>
    <w:rsid w:val="00B739F6"/>
    <w:rsid w:val="00B81A6C"/>
    <w:rsid w:val="00B831D8"/>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F98"/>
    <w:rsid w:val="00C3719D"/>
    <w:rsid w:val="00C44524"/>
    <w:rsid w:val="00C54995"/>
    <w:rsid w:val="00C54D41"/>
    <w:rsid w:val="00C60783"/>
    <w:rsid w:val="00C64672"/>
    <w:rsid w:val="00C70697"/>
    <w:rsid w:val="00C72EF4"/>
    <w:rsid w:val="00C75D2F"/>
    <w:rsid w:val="00C767BE"/>
    <w:rsid w:val="00C76E3C"/>
    <w:rsid w:val="00C814D9"/>
    <w:rsid w:val="00C81568"/>
    <w:rsid w:val="00C9027A"/>
    <w:rsid w:val="00C9068E"/>
    <w:rsid w:val="00C93C4B"/>
    <w:rsid w:val="00C944AB"/>
    <w:rsid w:val="00C95B40"/>
    <w:rsid w:val="00CA0357"/>
    <w:rsid w:val="00CA1ED8"/>
    <w:rsid w:val="00CB1637"/>
    <w:rsid w:val="00CB1F63"/>
    <w:rsid w:val="00CB5E9A"/>
    <w:rsid w:val="00CB7170"/>
    <w:rsid w:val="00CC040E"/>
    <w:rsid w:val="00CC111F"/>
    <w:rsid w:val="00CC2011"/>
    <w:rsid w:val="00CC3EA0"/>
    <w:rsid w:val="00CC7B45"/>
    <w:rsid w:val="00CD003E"/>
    <w:rsid w:val="00CD1188"/>
    <w:rsid w:val="00CD2ED1"/>
    <w:rsid w:val="00CD337B"/>
    <w:rsid w:val="00CD3B0A"/>
    <w:rsid w:val="00CE0424"/>
    <w:rsid w:val="00CE0A11"/>
    <w:rsid w:val="00CE7561"/>
    <w:rsid w:val="00CF1354"/>
    <w:rsid w:val="00CF3B1F"/>
    <w:rsid w:val="00CF3BF6"/>
    <w:rsid w:val="00CF625B"/>
    <w:rsid w:val="00CF687E"/>
    <w:rsid w:val="00D0349B"/>
    <w:rsid w:val="00D10249"/>
    <w:rsid w:val="00D115C3"/>
    <w:rsid w:val="00D11897"/>
    <w:rsid w:val="00D13135"/>
    <w:rsid w:val="00D13E4E"/>
    <w:rsid w:val="00D1536B"/>
    <w:rsid w:val="00D15993"/>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4D16"/>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2D5D"/>
    <w:rsid w:val="00DC2FF3"/>
    <w:rsid w:val="00DC53EF"/>
    <w:rsid w:val="00DC76FD"/>
    <w:rsid w:val="00DE5608"/>
    <w:rsid w:val="00DE58D0"/>
    <w:rsid w:val="00DE654F"/>
    <w:rsid w:val="00DF0B6E"/>
    <w:rsid w:val="00DF15E0"/>
    <w:rsid w:val="00DF37A0"/>
    <w:rsid w:val="00E110E7"/>
    <w:rsid w:val="00E11B20"/>
    <w:rsid w:val="00E17FA2"/>
    <w:rsid w:val="00E20D52"/>
    <w:rsid w:val="00E22330"/>
    <w:rsid w:val="00E30B5A"/>
    <w:rsid w:val="00E3123D"/>
    <w:rsid w:val="00E31461"/>
    <w:rsid w:val="00E31D43"/>
    <w:rsid w:val="00E32608"/>
    <w:rsid w:val="00E34188"/>
    <w:rsid w:val="00E34B6E"/>
    <w:rsid w:val="00E35559"/>
    <w:rsid w:val="00E3723A"/>
    <w:rsid w:val="00E37860"/>
    <w:rsid w:val="00E40619"/>
    <w:rsid w:val="00E44000"/>
    <w:rsid w:val="00E446F1"/>
    <w:rsid w:val="00E46886"/>
    <w:rsid w:val="00E47AEF"/>
    <w:rsid w:val="00E53B75"/>
    <w:rsid w:val="00E54E3B"/>
    <w:rsid w:val="00E57565"/>
    <w:rsid w:val="00E63838"/>
    <w:rsid w:val="00E64434"/>
    <w:rsid w:val="00E67C51"/>
    <w:rsid w:val="00E72EFC"/>
    <w:rsid w:val="00E758EC"/>
    <w:rsid w:val="00E76E4B"/>
    <w:rsid w:val="00E8234C"/>
    <w:rsid w:val="00E83AA9"/>
    <w:rsid w:val="00E85928"/>
    <w:rsid w:val="00E87822"/>
    <w:rsid w:val="00E90395"/>
    <w:rsid w:val="00E90E49"/>
    <w:rsid w:val="00E917F9"/>
    <w:rsid w:val="00E9291C"/>
    <w:rsid w:val="00E93FFE"/>
    <w:rsid w:val="00E94F8A"/>
    <w:rsid w:val="00EA7A41"/>
    <w:rsid w:val="00EB077B"/>
    <w:rsid w:val="00EB0B19"/>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477"/>
    <w:rsid w:val="00F607C5"/>
    <w:rsid w:val="00F60DEA"/>
    <w:rsid w:val="00F6302A"/>
    <w:rsid w:val="00F64C2B"/>
    <w:rsid w:val="00F651BE"/>
    <w:rsid w:val="00F661F5"/>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25D"/>
    <w:rsid w:val="00F95310"/>
    <w:rsid w:val="00F96985"/>
    <w:rsid w:val="00F97838"/>
    <w:rsid w:val="00FA2BB3"/>
    <w:rsid w:val="00FB4C80"/>
    <w:rsid w:val="00FB6A6A"/>
    <w:rsid w:val="00FC6B12"/>
    <w:rsid w:val="00FC7429"/>
    <w:rsid w:val="00FD07F6"/>
    <w:rsid w:val="00FD1EC8"/>
    <w:rsid w:val="00FD47ED"/>
    <w:rsid w:val="00FD74DB"/>
    <w:rsid w:val="00FD7660"/>
    <w:rsid w:val="00FE0655"/>
    <w:rsid w:val="00FE2365"/>
    <w:rsid w:val="00FE4C7B"/>
    <w:rsid w:val="00FE7336"/>
    <w:rsid w:val="00FE787C"/>
    <w:rsid w:val="00FF373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5A90"/>
  <w15:chartTrackingRefBased/>
  <w15:docId w15:val="{45A1DAC7-E827-4036-84DF-AB4238DEF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230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123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1230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12306"/>
    <w:pPr>
      <w:numPr>
        <w:ilvl w:val="2"/>
      </w:numPr>
      <w:spacing w:before="120"/>
      <w:outlineLvl w:val="2"/>
    </w:pPr>
    <w:rPr>
      <w:sz w:val="28"/>
      <w:szCs w:val="28"/>
    </w:rPr>
  </w:style>
  <w:style w:type="paragraph" w:styleId="Heading4">
    <w:name w:val="heading 4"/>
    <w:basedOn w:val="Heading3"/>
    <w:next w:val="Normal"/>
    <w:qFormat/>
    <w:rsid w:val="00512306"/>
    <w:pPr>
      <w:numPr>
        <w:ilvl w:val="3"/>
      </w:numPr>
      <w:outlineLvl w:val="3"/>
    </w:pPr>
    <w:rPr>
      <w:sz w:val="24"/>
      <w:szCs w:val="24"/>
    </w:rPr>
  </w:style>
  <w:style w:type="paragraph" w:styleId="Heading5">
    <w:name w:val="heading 5"/>
    <w:basedOn w:val="Heading4"/>
    <w:next w:val="Normal"/>
    <w:qFormat/>
    <w:rsid w:val="00512306"/>
    <w:pPr>
      <w:numPr>
        <w:ilvl w:val="4"/>
      </w:numPr>
      <w:outlineLvl w:val="4"/>
    </w:pPr>
    <w:rPr>
      <w:sz w:val="22"/>
      <w:szCs w:val="22"/>
    </w:rPr>
  </w:style>
  <w:style w:type="paragraph" w:styleId="Heading6">
    <w:name w:val="heading 6"/>
    <w:basedOn w:val="Normal"/>
    <w:next w:val="Normal"/>
    <w:qFormat/>
    <w:rsid w:val="00512306"/>
    <w:pPr>
      <w:keepNext/>
      <w:keepLines/>
      <w:numPr>
        <w:ilvl w:val="5"/>
        <w:numId w:val="1"/>
      </w:numPr>
      <w:spacing w:before="120"/>
      <w:outlineLvl w:val="5"/>
    </w:pPr>
    <w:rPr>
      <w:rFonts w:cs="Arial"/>
    </w:rPr>
  </w:style>
  <w:style w:type="paragraph" w:styleId="Heading7">
    <w:name w:val="heading 7"/>
    <w:basedOn w:val="Normal"/>
    <w:next w:val="Normal"/>
    <w:qFormat/>
    <w:rsid w:val="00512306"/>
    <w:pPr>
      <w:keepNext/>
      <w:keepLines/>
      <w:numPr>
        <w:ilvl w:val="6"/>
        <w:numId w:val="1"/>
      </w:numPr>
      <w:spacing w:before="120"/>
      <w:outlineLvl w:val="6"/>
    </w:pPr>
    <w:rPr>
      <w:rFonts w:cs="Arial"/>
    </w:rPr>
  </w:style>
  <w:style w:type="paragraph" w:styleId="Heading8">
    <w:name w:val="heading 8"/>
    <w:basedOn w:val="Heading7"/>
    <w:next w:val="Normal"/>
    <w:qFormat/>
    <w:rsid w:val="00512306"/>
    <w:pPr>
      <w:numPr>
        <w:ilvl w:val="7"/>
      </w:numPr>
      <w:outlineLvl w:val="7"/>
    </w:pPr>
  </w:style>
  <w:style w:type="paragraph" w:styleId="Heading9">
    <w:name w:val="heading 9"/>
    <w:basedOn w:val="Heading8"/>
    <w:next w:val="Normal"/>
    <w:qFormat/>
    <w:rsid w:val="00512306"/>
    <w:pPr>
      <w:numPr>
        <w:ilvl w:val="8"/>
      </w:numPr>
      <w:outlineLvl w:val="8"/>
    </w:pPr>
  </w:style>
  <w:style w:type="character" w:default="1" w:styleId="DefaultParagraphFont">
    <w:name w:val="Default Paragraph Font"/>
    <w:uiPriority w:val="1"/>
    <w:semiHidden/>
    <w:unhideWhenUsed/>
    <w:rsid w:val="005123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2306"/>
  </w:style>
  <w:style w:type="paragraph" w:styleId="TOC8">
    <w:name w:val="toc 8"/>
    <w:basedOn w:val="TOC1"/>
    <w:semiHidden/>
    <w:rsid w:val="00512306"/>
    <w:pPr>
      <w:spacing w:before="180"/>
      <w:ind w:left="2693" w:hanging="2693"/>
    </w:pPr>
    <w:rPr>
      <w:b w:val="0"/>
      <w:bCs/>
    </w:rPr>
  </w:style>
  <w:style w:type="paragraph" w:styleId="TOC1">
    <w:name w:val="toc 1"/>
    <w:aliases w:val="Observation TOC2"/>
    <w:uiPriority w:val="39"/>
    <w:rsid w:val="0051230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12306"/>
    <w:pPr>
      <w:keepNext/>
      <w:keepLines/>
      <w:spacing w:before="180"/>
      <w:jc w:val="center"/>
    </w:pPr>
  </w:style>
  <w:style w:type="paragraph" w:styleId="Caption">
    <w:name w:val="caption"/>
    <w:basedOn w:val="Normal"/>
    <w:next w:val="Normal"/>
    <w:qFormat/>
    <w:rsid w:val="00512306"/>
    <w:pPr>
      <w:spacing w:after="240"/>
      <w:jc w:val="center"/>
    </w:pPr>
    <w:rPr>
      <w:b/>
      <w:bCs/>
    </w:rPr>
  </w:style>
  <w:style w:type="paragraph" w:styleId="TOC5">
    <w:name w:val="toc 5"/>
    <w:aliases w:val="Observation TOC"/>
    <w:basedOn w:val="TOC4"/>
    <w:semiHidden/>
    <w:rsid w:val="00512306"/>
    <w:pPr>
      <w:tabs>
        <w:tab w:val="right" w:pos="1701"/>
      </w:tabs>
      <w:ind w:left="1701" w:hanging="1701"/>
    </w:pPr>
  </w:style>
  <w:style w:type="paragraph" w:styleId="TOC4">
    <w:name w:val="toc 4"/>
    <w:basedOn w:val="TOC3"/>
    <w:semiHidden/>
    <w:rsid w:val="00512306"/>
    <w:pPr>
      <w:ind w:left="1418" w:hanging="1418"/>
    </w:pPr>
  </w:style>
  <w:style w:type="paragraph" w:styleId="TOC3">
    <w:name w:val="toc 3"/>
    <w:basedOn w:val="TOC2"/>
    <w:semiHidden/>
    <w:rsid w:val="00512306"/>
    <w:pPr>
      <w:ind w:left="1134" w:hanging="1134"/>
    </w:pPr>
  </w:style>
  <w:style w:type="paragraph" w:styleId="TOC2">
    <w:name w:val="toc 2"/>
    <w:basedOn w:val="TOC1"/>
    <w:semiHidden/>
    <w:rsid w:val="00512306"/>
    <w:pPr>
      <w:keepNext w:val="0"/>
      <w:spacing w:before="0"/>
      <w:ind w:left="851" w:hanging="851"/>
    </w:pPr>
    <w:rPr>
      <w:szCs w:val="20"/>
    </w:rPr>
  </w:style>
  <w:style w:type="paragraph" w:styleId="Index2">
    <w:name w:val="index 2"/>
    <w:basedOn w:val="Index1"/>
    <w:semiHidden/>
    <w:rsid w:val="00512306"/>
    <w:pPr>
      <w:ind w:left="284"/>
    </w:pPr>
  </w:style>
  <w:style w:type="paragraph" w:styleId="Index1">
    <w:name w:val="index 1"/>
    <w:basedOn w:val="Normal"/>
    <w:semiHidden/>
    <w:rsid w:val="00512306"/>
    <w:pPr>
      <w:keepLines/>
      <w:spacing w:after="0"/>
    </w:pPr>
  </w:style>
  <w:style w:type="paragraph" w:styleId="DocumentMap">
    <w:name w:val="Document Map"/>
    <w:basedOn w:val="Normal"/>
    <w:semiHidden/>
    <w:rsid w:val="00512306"/>
    <w:pPr>
      <w:shd w:val="clear" w:color="auto" w:fill="000080"/>
    </w:pPr>
    <w:rPr>
      <w:rFonts w:ascii="Tahoma" w:hAnsi="Tahoma" w:cs="Tahoma"/>
    </w:rPr>
  </w:style>
  <w:style w:type="paragraph" w:styleId="ListNumber2">
    <w:name w:val="List Number 2"/>
    <w:basedOn w:val="ListNumber"/>
    <w:rsid w:val="00512306"/>
    <w:pPr>
      <w:ind w:left="851"/>
    </w:pPr>
  </w:style>
  <w:style w:type="paragraph" w:styleId="ListNumber">
    <w:name w:val="List Number"/>
    <w:basedOn w:val="List"/>
    <w:rsid w:val="00512306"/>
  </w:style>
  <w:style w:type="paragraph" w:styleId="List">
    <w:name w:val="List"/>
    <w:basedOn w:val="Normal"/>
    <w:rsid w:val="00512306"/>
    <w:pPr>
      <w:ind w:left="568" w:hanging="284"/>
    </w:pPr>
  </w:style>
  <w:style w:type="paragraph" w:styleId="Header">
    <w:name w:val="header"/>
    <w:rsid w:val="0051230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12306"/>
    <w:rPr>
      <w:b/>
      <w:bCs/>
      <w:position w:val="6"/>
      <w:sz w:val="16"/>
      <w:szCs w:val="16"/>
    </w:rPr>
  </w:style>
  <w:style w:type="paragraph" w:styleId="FootnoteText">
    <w:name w:val="footnote text"/>
    <w:basedOn w:val="Normal"/>
    <w:semiHidden/>
    <w:rsid w:val="00512306"/>
    <w:pPr>
      <w:keepLines/>
      <w:spacing w:after="0"/>
      <w:ind w:left="454" w:hanging="454"/>
    </w:pPr>
    <w:rPr>
      <w:sz w:val="16"/>
      <w:szCs w:val="16"/>
    </w:rPr>
  </w:style>
  <w:style w:type="paragraph" w:customStyle="1" w:styleId="3GPPHeader">
    <w:name w:val="3GPP_Header"/>
    <w:basedOn w:val="Normal"/>
    <w:rsid w:val="00512306"/>
    <w:pPr>
      <w:tabs>
        <w:tab w:val="left" w:pos="1701"/>
        <w:tab w:val="right" w:pos="9639"/>
      </w:tabs>
      <w:spacing w:after="240"/>
    </w:pPr>
    <w:rPr>
      <w:b/>
      <w:sz w:val="24"/>
    </w:rPr>
  </w:style>
  <w:style w:type="paragraph" w:styleId="TOC9">
    <w:name w:val="toc 9"/>
    <w:basedOn w:val="TOC8"/>
    <w:semiHidden/>
    <w:rsid w:val="00512306"/>
    <w:pPr>
      <w:ind w:left="1418" w:hanging="1418"/>
    </w:pPr>
  </w:style>
  <w:style w:type="paragraph" w:styleId="TOC6">
    <w:name w:val="toc 6"/>
    <w:basedOn w:val="TOC5"/>
    <w:next w:val="Normal"/>
    <w:semiHidden/>
    <w:rsid w:val="00512306"/>
    <w:pPr>
      <w:ind w:left="1985" w:hanging="1985"/>
    </w:pPr>
  </w:style>
  <w:style w:type="paragraph" w:styleId="TOC7">
    <w:name w:val="toc 7"/>
    <w:basedOn w:val="TOC6"/>
    <w:next w:val="Normal"/>
    <w:semiHidden/>
    <w:rsid w:val="00512306"/>
    <w:pPr>
      <w:ind w:left="2268" w:hanging="2268"/>
    </w:pPr>
  </w:style>
  <w:style w:type="paragraph" w:styleId="ListBullet2">
    <w:name w:val="List Bullet 2"/>
    <w:basedOn w:val="ListBullet"/>
    <w:rsid w:val="00512306"/>
    <w:pPr>
      <w:numPr>
        <w:numId w:val="6"/>
      </w:numPr>
    </w:pPr>
  </w:style>
  <w:style w:type="paragraph" w:styleId="ListBullet">
    <w:name w:val="List Bullet"/>
    <w:basedOn w:val="BodyText"/>
    <w:rsid w:val="00512306"/>
    <w:pPr>
      <w:numPr>
        <w:numId w:val="5"/>
      </w:numPr>
    </w:pPr>
  </w:style>
  <w:style w:type="paragraph" w:styleId="ListBullet3">
    <w:name w:val="List Bullet 3"/>
    <w:basedOn w:val="ListBullet2"/>
    <w:rsid w:val="00512306"/>
    <w:pPr>
      <w:numPr>
        <w:numId w:val="7"/>
      </w:numPr>
    </w:pPr>
  </w:style>
  <w:style w:type="paragraph" w:customStyle="1" w:styleId="EQ">
    <w:name w:val="EQ"/>
    <w:basedOn w:val="Normal"/>
    <w:next w:val="Normal"/>
    <w:rsid w:val="00512306"/>
    <w:pPr>
      <w:keepLines/>
      <w:tabs>
        <w:tab w:val="center" w:pos="4536"/>
        <w:tab w:val="right" w:pos="9072"/>
      </w:tabs>
      <w:spacing w:after="180"/>
      <w:jc w:val="left"/>
    </w:pPr>
    <w:rPr>
      <w:noProof/>
      <w:lang w:eastAsia="en-US"/>
    </w:rPr>
  </w:style>
  <w:style w:type="paragraph" w:styleId="List2">
    <w:name w:val="List 2"/>
    <w:basedOn w:val="List"/>
    <w:rsid w:val="00512306"/>
    <w:pPr>
      <w:ind w:left="851"/>
    </w:pPr>
  </w:style>
  <w:style w:type="paragraph" w:styleId="List3">
    <w:name w:val="List 3"/>
    <w:basedOn w:val="List2"/>
    <w:rsid w:val="00512306"/>
    <w:pPr>
      <w:ind w:left="1135"/>
    </w:pPr>
  </w:style>
  <w:style w:type="paragraph" w:styleId="List4">
    <w:name w:val="List 4"/>
    <w:basedOn w:val="List3"/>
    <w:rsid w:val="00512306"/>
    <w:pPr>
      <w:ind w:left="1418"/>
    </w:pPr>
  </w:style>
  <w:style w:type="paragraph" w:styleId="List5">
    <w:name w:val="List 5"/>
    <w:basedOn w:val="List4"/>
    <w:rsid w:val="00512306"/>
    <w:pPr>
      <w:ind w:left="1702"/>
    </w:pPr>
  </w:style>
  <w:style w:type="paragraph" w:customStyle="1" w:styleId="EditorsNote">
    <w:name w:val="Editor's Note"/>
    <w:basedOn w:val="Normal"/>
    <w:link w:val="EditorsNoteChar"/>
    <w:rsid w:val="00512306"/>
    <w:pPr>
      <w:keepLines/>
      <w:spacing w:after="180"/>
      <w:ind w:left="1135" w:hanging="851"/>
      <w:jc w:val="left"/>
    </w:pPr>
    <w:rPr>
      <w:color w:val="FF0000"/>
      <w:lang w:eastAsia="en-US"/>
    </w:rPr>
  </w:style>
  <w:style w:type="paragraph" w:styleId="ListBullet4">
    <w:name w:val="List Bullet 4"/>
    <w:basedOn w:val="ListBullet3"/>
    <w:rsid w:val="00512306"/>
    <w:pPr>
      <w:numPr>
        <w:numId w:val="8"/>
      </w:numPr>
    </w:pPr>
  </w:style>
  <w:style w:type="paragraph" w:styleId="ListBullet5">
    <w:name w:val="List Bullet 5"/>
    <w:basedOn w:val="ListBullet4"/>
    <w:rsid w:val="00512306"/>
    <w:pPr>
      <w:numPr>
        <w:numId w:val="4"/>
      </w:numPr>
    </w:pPr>
  </w:style>
  <w:style w:type="paragraph" w:styleId="Footer">
    <w:name w:val="footer"/>
    <w:basedOn w:val="Header"/>
    <w:semiHidden/>
    <w:rsid w:val="00512306"/>
    <w:pPr>
      <w:jc w:val="center"/>
    </w:pPr>
    <w:rPr>
      <w:i/>
      <w:iCs/>
    </w:rPr>
  </w:style>
  <w:style w:type="paragraph" w:customStyle="1" w:styleId="Reference">
    <w:name w:val="Reference"/>
    <w:basedOn w:val="Normal"/>
    <w:rsid w:val="00512306"/>
    <w:pPr>
      <w:numPr>
        <w:numId w:val="2"/>
      </w:numPr>
    </w:pPr>
  </w:style>
  <w:style w:type="paragraph" w:styleId="BalloonText">
    <w:name w:val="Balloon Text"/>
    <w:basedOn w:val="Normal"/>
    <w:semiHidden/>
    <w:rsid w:val="00512306"/>
    <w:rPr>
      <w:rFonts w:ascii="Tahoma" w:hAnsi="Tahoma" w:cs="Tahoma"/>
      <w:sz w:val="16"/>
      <w:szCs w:val="16"/>
    </w:rPr>
  </w:style>
  <w:style w:type="character" w:styleId="PageNumber">
    <w:name w:val="page number"/>
    <w:basedOn w:val="DefaultParagraphFont"/>
    <w:semiHidden/>
    <w:rsid w:val="00512306"/>
  </w:style>
  <w:style w:type="paragraph" w:styleId="BodyText">
    <w:name w:val="Body Text"/>
    <w:basedOn w:val="Normal"/>
    <w:link w:val="BodyTextChar"/>
    <w:rsid w:val="00512306"/>
  </w:style>
  <w:style w:type="character" w:styleId="Hyperlink">
    <w:name w:val="Hyperlink"/>
    <w:uiPriority w:val="99"/>
    <w:rsid w:val="00512306"/>
    <w:rPr>
      <w:color w:val="0000FF"/>
      <w:u w:val="single"/>
      <w:lang w:val="en-GB"/>
    </w:rPr>
  </w:style>
  <w:style w:type="character" w:styleId="FollowedHyperlink">
    <w:name w:val="FollowedHyperlink"/>
    <w:semiHidden/>
    <w:rsid w:val="00512306"/>
    <w:rPr>
      <w:color w:val="FF0000"/>
      <w:u w:val="single"/>
    </w:rPr>
  </w:style>
  <w:style w:type="character" w:styleId="CommentReference">
    <w:name w:val="annotation reference"/>
    <w:semiHidden/>
    <w:rsid w:val="00512306"/>
    <w:rPr>
      <w:sz w:val="16"/>
      <w:szCs w:val="16"/>
    </w:rPr>
  </w:style>
  <w:style w:type="paragraph" w:styleId="CommentText">
    <w:name w:val="annotation text"/>
    <w:basedOn w:val="Normal"/>
    <w:semiHidden/>
    <w:rsid w:val="00512306"/>
  </w:style>
  <w:style w:type="paragraph" w:styleId="CommentSubject">
    <w:name w:val="annotation subject"/>
    <w:basedOn w:val="CommentText"/>
    <w:next w:val="CommentText"/>
    <w:semiHidden/>
    <w:rsid w:val="00512306"/>
    <w:rPr>
      <w:b/>
      <w:bCs/>
    </w:rPr>
  </w:style>
  <w:style w:type="character" w:customStyle="1" w:styleId="Heading1Char">
    <w:name w:val="Heading 1 Char"/>
    <w:link w:val="Heading1"/>
    <w:rsid w:val="00512306"/>
    <w:rPr>
      <w:rFonts w:ascii="Arial" w:hAnsi="Arial" w:cs="Arial"/>
      <w:sz w:val="36"/>
      <w:szCs w:val="36"/>
      <w:lang w:val="en-GB" w:eastAsia="zh-CN"/>
    </w:rPr>
  </w:style>
  <w:style w:type="paragraph" w:customStyle="1" w:styleId="B1">
    <w:name w:val="B1"/>
    <w:basedOn w:val="List"/>
    <w:link w:val="B1Char1"/>
    <w:rsid w:val="00512306"/>
    <w:pPr>
      <w:spacing w:after="180"/>
      <w:jc w:val="left"/>
    </w:pPr>
    <w:rPr>
      <w:lang w:eastAsia="en-US"/>
    </w:rPr>
  </w:style>
  <w:style w:type="paragraph" w:customStyle="1" w:styleId="B2">
    <w:name w:val="B2"/>
    <w:basedOn w:val="List2"/>
    <w:link w:val="B2Char"/>
    <w:rsid w:val="00512306"/>
    <w:pPr>
      <w:spacing w:after="180"/>
      <w:jc w:val="left"/>
    </w:pPr>
    <w:rPr>
      <w:lang w:eastAsia="en-US"/>
    </w:rPr>
  </w:style>
  <w:style w:type="paragraph" w:customStyle="1" w:styleId="B3">
    <w:name w:val="B3"/>
    <w:basedOn w:val="List3"/>
    <w:link w:val="B3Char2"/>
    <w:rsid w:val="00512306"/>
    <w:pPr>
      <w:spacing w:after="180"/>
      <w:jc w:val="left"/>
    </w:pPr>
    <w:rPr>
      <w:lang w:eastAsia="en-US"/>
    </w:rPr>
  </w:style>
  <w:style w:type="paragraph" w:customStyle="1" w:styleId="B4">
    <w:name w:val="B4"/>
    <w:basedOn w:val="List4"/>
    <w:rsid w:val="00512306"/>
    <w:pPr>
      <w:spacing w:after="180"/>
      <w:jc w:val="left"/>
    </w:pPr>
    <w:rPr>
      <w:lang w:eastAsia="en-US"/>
    </w:rPr>
  </w:style>
  <w:style w:type="paragraph" w:customStyle="1" w:styleId="Proposal">
    <w:name w:val="Proposal"/>
    <w:basedOn w:val="Normal"/>
    <w:rsid w:val="00512306"/>
    <w:pPr>
      <w:numPr>
        <w:numId w:val="3"/>
      </w:numPr>
      <w:tabs>
        <w:tab w:val="clear" w:pos="1304"/>
        <w:tab w:val="left" w:pos="1701"/>
      </w:tabs>
      <w:ind w:left="1701" w:hanging="1701"/>
    </w:pPr>
    <w:rPr>
      <w:b/>
      <w:bCs/>
    </w:rPr>
  </w:style>
  <w:style w:type="character" w:customStyle="1" w:styleId="BodyTextChar">
    <w:name w:val="Body Text Char"/>
    <w:link w:val="BodyText"/>
    <w:rsid w:val="00512306"/>
    <w:rPr>
      <w:rFonts w:ascii="Arial" w:hAnsi="Arial"/>
      <w:lang w:val="en-GB" w:eastAsia="zh-CN"/>
    </w:rPr>
  </w:style>
  <w:style w:type="paragraph" w:customStyle="1" w:styleId="B5">
    <w:name w:val="B5"/>
    <w:basedOn w:val="List5"/>
    <w:rsid w:val="00512306"/>
    <w:pPr>
      <w:spacing w:after="180"/>
      <w:jc w:val="left"/>
    </w:pPr>
    <w:rPr>
      <w:lang w:eastAsia="en-US"/>
    </w:rPr>
  </w:style>
  <w:style w:type="paragraph" w:customStyle="1" w:styleId="EX">
    <w:name w:val="EX"/>
    <w:basedOn w:val="Normal"/>
    <w:rsid w:val="00512306"/>
    <w:pPr>
      <w:keepLines/>
      <w:spacing w:after="180"/>
      <w:ind w:left="1702" w:hanging="1418"/>
      <w:jc w:val="left"/>
    </w:pPr>
    <w:rPr>
      <w:lang w:eastAsia="en-US"/>
    </w:rPr>
  </w:style>
  <w:style w:type="paragraph" w:customStyle="1" w:styleId="EW">
    <w:name w:val="EW"/>
    <w:basedOn w:val="EX"/>
    <w:rsid w:val="00512306"/>
    <w:pPr>
      <w:spacing w:after="0"/>
    </w:pPr>
  </w:style>
  <w:style w:type="paragraph" w:customStyle="1" w:styleId="TAL">
    <w:name w:val="TAL"/>
    <w:basedOn w:val="Normal"/>
    <w:rsid w:val="00512306"/>
    <w:pPr>
      <w:keepNext/>
      <w:keepLines/>
      <w:spacing w:after="0"/>
      <w:jc w:val="left"/>
    </w:pPr>
    <w:rPr>
      <w:sz w:val="18"/>
      <w:lang w:eastAsia="en-US"/>
    </w:rPr>
  </w:style>
  <w:style w:type="paragraph" w:customStyle="1" w:styleId="TAC">
    <w:name w:val="TAC"/>
    <w:basedOn w:val="TAL"/>
    <w:rsid w:val="00512306"/>
    <w:pPr>
      <w:jc w:val="center"/>
    </w:pPr>
  </w:style>
  <w:style w:type="paragraph" w:customStyle="1" w:styleId="TAH">
    <w:name w:val="TAH"/>
    <w:basedOn w:val="TAC"/>
    <w:rsid w:val="00512306"/>
    <w:rPr>
      <w:b/>
    </w:rPr>
  </w:style>
  <w:style w:type="paragraph" w:customStyle="1" w:styleId="TAN">
    <w:name w:val="TAN"/>
    <w:basedOn w:val="TAL"/>
    <w:rsid w:val="00512306"/>
    <w:pPr>
      <w:ind w:left="851" w:hanging="851"/>
    </w:pPr>
  </w:style>
  <w:style w:type="paragraph" w:customStyle="1" w:styleId="TAR">
    <w:name w:val="TAR"/>
    <w:basedOn w:val="TAL"/>
    <w:rsid w:val="00512306"/>
    <w:pPr>
      <w:jc w:val="right"/>
    </w:pPr>
  </w:style>
  <w:style w:type="paragraph" w:customStyle="1" w:styleId="TH">
    <w:name w:val="TH"/>
    <w:basedOn w:val="Normal"/>
    <w:rsid w:val="00512306"/>
    <w:pPr>
      <w:keepNext/>
      <w:keepLines/>
      <w:spacing w:before="60" w:after="180"/>
      <w:jc w:val="center"/>
    </w:pPr>
    <w:rPr>
      <w:b/>
      <w:lang w:eastAsia="en-US"/>
    </w:rPr>
  </w:style>
  <w:style w:type="paragraph" w:customStyle="1" w:styleId="TF">
    <w:name w:val="TF"/>
    <w:basedOn w:val="TH"/>
    <w:rsid w:val="00512306"/>
    <w:pPr>
      <w:keepNext w:val="0"/>
      <w:spacing w:before="0" w:after="240"/>
    </w:pPr>
  </w:style>
  <w:style w:type="paragraph" w:customStyle="1" w:styleId="TT">
    <w:name w:val="TT"/>
    <w:basedOn w:val="Heading1"/>
    <w:next w:val="Normal"/>
    <w:rsid w:val="00512306"/>
    <w:pPr>
      <w:numPr>
        <w:numId w:val="0"/>
      </w:numPr>
      <w:ind w:left="1134" w:hanging="1134"/>
      <w:outlineLvl w:val="9"/>
    </w:pPr>
    <w:rPr>
      <w:rFonts w:cs="Times New Roman"/>
      <w:szCs w:val="20"/>
      <w:lang w:eastAsia="en-US"/>
    </w:rPr>
  </w:style>
  <w:style w:type="paragraph" w:customStyle="1" w:styleId="ZA">
    <w:name w:val="ZA"/>
    <w:rsid w:val="005123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123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1230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1230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12306"/>
  </w:style>
  <w:style w:type="paragraph" w:customStyle="1" w:styleId="ZH">
    <w:name w:val="ZH"/>
    <w:rsid w:val="0051230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123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12306"/>
    <w:pPr>
      <w:framePr w:hRule="auto" w:wrap="notBeside" w:y="852"/>
    </w:pPr>
    <w:rPr>
      <w:i w:val="0"/>
      <w:sz w:val="40"/>
    </w:rPr>
  </w:style>
  <w:style w:type="paragraph" w:customStyle="1" w:styleId="ZU">
    <w:name w:val="ZU"/>
    <w:rsid w:val="005123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12306"/>
    <w:pPr>
      <w:framePr w:wrap="notBeside" w:y="16161"/>
    </w:pPr>
  </w:style>
  <w:style w:type="paragraph" w:customStyle="1" w:styleId="FP">
    <w:name w:val="FP"/>
    <w:basedOn w:val="Normal"/>
    <w:rsid w:val="00512306"/>
    <w:pPr>
      <w:spacing w:after="0"/>
      <w:jc w:val="left"/>
    </w:pPr>
    <w:rPr>
      <w:lang w:eastAsia="en-US"/>
    </w:rPr>
  </w:style>
  <w:style w:type="paragraph" w:customStyle="1" w:styleId="Observation">
    <w:name w:val="Observation"/>
    <w:basedOn w:val="Proposal"/>
    <w:qFormat/>
    <w:rsid w:val="00512306"/>
    <w:pPr>
      <w:numPr>
        <w:numId w:val="13"/>
      </w:numPr>
      <w:ind w:left="1701" w:hanging="1701"/>
    </w:pPr>
  </w:style>
  <w:style w:type="paragraph" w:styleId="TableofFigures">
    <w:name w:val="table of figures"/>
    <w:basedOn w:val="Normal"/>
    <w:next w:val="Normal"/>
    <w:uiPriority w:val="99"/>
    <w:rsid w:val="00512306"/>
    <w:pPr>
      <w:ind w:left="1418" w:hanging="1418"/>
      <w:jc w:val="left"/>
    </w:pPr>
    <w:rPr>
      <w:b/>
    </w:rPr>
  </w:style>
  <w:style w:type="paragraph" w:customStyle="1" w:styleId="Doc-text2">
    <w:name w:val="Doc-text2"/>
    <w:basedOn w:val="Normal"/>
    <w:link w:val="Doc-text2Char"/>
    <w:qFormat/>
    <w:rsid w:val="0051230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12306"/>
    <w:rPr>
      <w:rFonts w:ascii="Arial" w:eastAsia="MS Mincho" w:hAnsi="Arial"/>
      <w:szCs w:val="24"/>
      <w:lang w:val="en-GB" w:eastAsia="en-GB"/>
    </w:rPr>
  </w:style>
  <w:style w:type="paragraph" w:customStyle="1" w:styleId="EmailDiscussion">
    <w:name w:val="EmailDiscussion"/>
    <w:basedOn w:val="Normal"/>
    <w:next w:val="Normal"/>
    <w:link w:val="EmailDiscussionChar"/>
    <w:rsid w:val="00CB5E9A"/>
    <w:pPr>
      <w:numPr>
        <w:numId w:val="16"/>
      </w:numPr>
      <w:spacing w:before="40" w:after="0"/>
      <w:jc w:val="left"/>
    </w:pPr>
    <w:rPr>
      <w:rFonts w:eastAsia="MS Mincho"/>
      <w:b/>
      <w:szCs w:val="24"/>
      <w:lang w:val="en-US" w:eastAsia="en-GB"/>
    </w:rPr>
  </w:style>
  <w:style w:type="character" w:customStyle="1" w:styleId="EmailDiscussionChar">
    <w:name w:val="EmailDiscussion Char"/>
    <w:link w:val="EmailDiscussion"/>
    <w:rsid w:val="00CB5E9A"/>
    <w:rPr>
      <w:rFonts w:ascii="Arial" w:eastAsia="MS Mincho" w:hAnsi="Arial"/>
      <w:b/>
      <w:szCs w:val="24"/>
      <w:lang w:eastAsia="en-GB"/>
    </w:rPr>
  </w:style>
  <w:style w:type="paragraph" w:customStyle="1" w:styleId="EmailDiscussion2">
    <w:name w:val="EmailDiscussion2"/>
    <w:basedOn w:val="Doc-text2"/>
    <w:qFormat/>
    <w:rsid w:val="00CB5E9A"/>
    <w:rPr>
      <w:lang w:val="en-US"/>
    </w:rPr>
  </w:style>
  <w:style w:type="character" w:customStyle="1" w:styleId="EditorsNoteChar">
    <w:name w:val="Editor's Note Char"/>
    <w:link w:val="EditorsNote"/>
    <w:rsid w:val="00CB5E9A"/>
    <w:rPr>
      <w:rFonts w:ascii="Arial" w:hAnsi="Arial"/>
      <w:color w:val="FF0000"/>
      <w:lang w:val="en-GB"/>
    </w:rPr>
  </w:style>
  <w:style w:type="character" w:customStyle="1" w:styleId="B1Char1">
    <w:name w:val="B1 Char1"/>
    <w:link w:val="B1"/>
    <w:rsid w:val="00A07B6B"/>
    <w:rPr>
      <w:rFonts w:ascii="Arial" w:hAnsi="Arial"/>
      <w:lang w:val="en-GB"/>
    </w:rPr>
  </w:style>
  <w:style w:type="paragraph" w:customStyle="1" w:styleId="NO">
    <w:name w:val="NO"/>
    <w:basedOn w:val="Normal"/>
    <w:link w:val="NOChar"/>
    <w:rsid w:val="00750EE9"/>
    <w:pPr>
      <w:keepLines/>
      <w:spacing w:after="180"/>
      <w:ind w:left="1135" w:hanging="851"/>
      <w:jc w:val="left"/>
    </w:pPr>
    <w:rPr>
      <w:rFonts w:ascii="Times New Roman" w:hAnsi="Times New Roman"/>
      <w:lang w:val="x-none" w:eastAsia="x-none"/>
    </w:rPr>
  </w:style>
  <w:style w:type="character" w:customStyle="1" w:styleId="NOChar">
    <w:name w:val="NO Char"/>
    <w:link w:val="NO"/>
    <w:rsid w:val="00750EE9"/>
    <w:rPr>
      <w:rFonts w:ascii="Times New Roman" w:hAnsi="Times New Roman"/>
      <w:lang w:val="x-none" w:eastAsia="x-none"/>
    </w:rPr>
  </w:style>
  <w:style w:type="character" w:customStyle="1" w:styleId="B2Char">
    <w:name w:val="B2 Char"/>
    <w:link w:val="B2"/>
    <w:rsid w:val="00750EE9"/>
    <w:rPr>
      <w:rFonts w:ascii="Arial" w:hAnsi="Arial"/>
      <w:lang w:val="en-GB"/>
    </w:rPr>
  </w:style>
  <w:style w:type="character" w:customStyle="1" w:styleId="B3Char2">
    <w:name w:val="B3 Char2"/>
    <w:link w:val="B3"/>
    <w:rsid w:val="00750EE9"/>
    <w:rPr>
      <w:rFonts w:ascii="Arial" w:hAnsi="Arial"/>
      <w:lang w:val="en-GB"/>
    </w:rPr>
  </w:style>
  <w:style w:type="paragraph" w:customStyle="1" w:styleId="PL">
    <w:name w:val="PL"/>
    <w:link w:val="PLChar"/>
    <w:rsid w:val="007E4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E45E0"/>
    <w:rPr>
      <w:rFonts w:ascii="Courier New" w:hAnsi="Courier New"/>
      <w:noProof/>
      <w:sz w:val="16"/>
    </w:rPr>
  </w:style>
  <w:style w:type="paragraph" w:styleId="ListParagraph">
    <w:name w:val="List Paragraph"/>
    <w:basedOn w:val="Normal"/>
    <w:uiPriority w:val="34"/>
    <w:qFormat/>
    <w:rsid w:val="00F604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303081">
      <w:bodyDiv w:val="1"/>
      <w:marLeft w:val="0"/>
      <w:marRight w:val="0"/>
      <w:marTop w:val="0"/>
      <w:marBottom w:val="0"/>
      <w:divBdr>
        <w:top w:val="none" w:sz="0" w:space="0" w:color="auto"/>
        <w:left w:val="none" w:sz="0" w:space="0" w:color="auto"/>
        <w:bottom w:val="none" w:sz="0" w:space="0" w:color="auto"/>
        <w:right w:val="none" w:sz="0" w:space="0" w:color="auto"/>
      </w:divBdr>
    </w:div>
    <w:div w:id="60018267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2884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5NUHHDQN7SK2-1-114207</_dlc_DocId>
    <_dlc_DocIdUrl xmlns="08b2df90-05d3-4030-90d4-c9feeb4a1cd9">
      <Url>https://ericoll.internal.ericsson.com/sites/STAR/_layouts/DocIdRedir.aspx?ID=5NUHHDQN7SK2-1-114207</Url>
      <Description>5NUHHDQN7SK2-1-114207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D09A7E94-2FC9-41F0-BC8C-938C4B3C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5</Pages>
  <Words>1954</Words>
  <Characters>11139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Icaro-3</dc:creator>
  <cp:keywords>Ericsson; TDoc; 3GPP</cp:keywords>
  <dc:description/>
  <cp:lastModifiedBy>Icaro</cp:lastModifiedBy>
  <cp:revision>2</cp:revision>
  <cp:lastPrinted>2008-01-31T16:09:00Z</cp:lastPrinted>
  <dcterms:created xsi:type="dcterms:W3CDTF">2018-01-12T05:19:00Z</dcterms:created>
  <dcterms:modified xsi:type="dcterms:W3CDTF">2018-01-12T05:19:00Z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a499216f-53c8-4413-9d04-a8494beaf5af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